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41DB" w:rsidR="00BC0DF7" w:rsidP="00E76E57" w:rsidRDefault="00DF4DC3" w14:paraId="6d4c428" w14:textId="6d4c428">
      <w:pPr>
        <w15:collapsed w:val="false"/>
        <w:rPr>
          <w:color w:val="auto"/>
        </w:rPr>
      </w:pPr>
      <w:r w:rsidRPr="001A41DB">
        <w:rPr>
          <w:color w:val="auto"/>
        </w:rPr>
        <w:t xml:space="preserve"> </w:t>
      </w:r>
      <w:r w:rsidRPr="001A41DB" w:rsidR="00BC0DF7">
        <w:rPr>
          <w:color w:val="auto"/>
        </w:rPr>
        <w:t xml:space="preserve">    </w:t>
      </w:r>
      <w:r w:rsidR="00A14804">
        <w:rPr>
          <w:color w:val="auto"/>
        </w:rPr>
        <w:t xml:space="preserve">  </w:t>
      </w:r>
      <w:r w:rsidRPr="001A41DB" w:rsidR="00BC0DF7">
        <w:rPr>
          <w:color w:val="auto"/>
        </w:rPr>
        <w:t xml:space="preserve">  </w:t>
      </w:r>
      <w:r w:rsidR="0095690F">
        <w:rPr>
          <w:noProof/>
          <w:color w:val="auto"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A41DB" w:rsidR="00BC0DF7" w:rsidP="00E76E57" w:rsidRDefault="00BB1BDA">
      <w:pPr>
        <w:rPr>
          <w:color w:val="auto"/>
        </w:rPr>
      </w:pPr>
      <w:r>
        <w:rPr>
          <w:color w:val="auto"/>
        </w:rPr>
        <w:t xml:space="preserve">  </w:t>
      </w:r>
      <w:r w:rsidRPr="001A41DB" w:rsidR="00BC0DF7">
        <w:rPr>
          <w:color w:val="auto"/>
        </w:rPr>
        <w:t>Republika Hrvatska</w:t>
      </w:r>
    </w:p>
    <w:p w:rsidRPr="001A41DB" w:rsidR="00BC0DF7" w:rsidP="00E76E57" w:rsidRDefault="00BC0DF7">
      <w:pPr>
        <w:rPr>
          <w:color w:val="auto"/>
        </w:rPr>
      </w:pPr>
      <w:r w:rsidRPr="001A41DB">
        <w:rPr>
          <w:color w:val="auto"/>
        </w:rPr>
        <w:t>Općinski sud u Rijeci</w:t>
      </w:r>
    </w:p>
    <w:p w:rsidR="001D39CE" w:rsidP="00E76E57" w:rsidRDefault="00BB1BDA">
      <w:pPr>
        <w:rPr>
          <w:color w:val="auto"/>
        </w:rPr>
      </w:pPr>
      <w:r>
        <w:rPr>
          <w:color w:val="auto"/>
        </w:rPr>
        <w:t xml:space="preserve">     </w:t>
      </w:r>
      <w:r w:rsidRPr="001A41DB" w:rsidR="00BC0DF7">
        <w:rPr>
          <w:color w:val="auto"/>
        </w:rPr>
        <w:t>Prekršajni odjel</w:t>
      </w:r>
    </w:p>
    <w:p w:rsidRPr="001A41DB" w:rsidR="00BC0DF7" w:rsidP="00E76E57" w:rsidRDefault="001D39CE">
      <w:pPr>
        <w:rPr>
          <w:color w:val="auto"/>
        </w:rPr>
      </w:pPr>
      <w:r>
        <w:rPr>
          <w:color w:val="auto"/>
        </w:rPr>
        <w:t xml:space="preserve">   Rijeka, Užarska 3</w:t>
      </w:r>
    </w:p>
    <w:p w:rsidRPr="001A41DB" w:rsidR="00BC0DF7" w:rsidP="00E76E57" w:rsidRDefault="00BC0DF7">
      <w:pPr>
        <w:jc w:val="right"/>
        <w:rPr>
          <w:color w:val="auto"/>
        </w:rPr>
      </w:pPr>
      <w:r w:rsidRPr="001A41DB">
        <w:rPr>
          <w:color w:val="auto"/>
        </w:rPr>
        <w:t>Poslovni broj</w:t>
      </w:r>
      <w:r w:rsidR="001D39CE">
        <w:rPr>
          <w:color w:val="auto"/>
        </w:rPr>
        <w:t xml:space="preserve"> </w:t>
      </w:r>
      <w:r w:rsidRPr="001A41DB">
        <w:rPr>
          <w:color w:val="auto"/>
        </w:rPr>
        <w:t>Pp</w:t>
      </w:r>
      <w:r w:rsidR="00B0242E">
        <w:rPr>
          <w:color w:val="auto"/>
        </w:rPr>
        <w:t>-</w:t>
      </w:r>
      <w:r w:rsidR="00D4426D">
        <w:rPr>
          <w:color w:val="auto"/>
        </w:rPr>
        <w:t>3221</w:t>
      </w:r>
      <w:r w:rsidR="001D39CE">
        <w:rPr>
          <w:color w:val="auto"/>
        </w:rPr>
        <w:t>/20</w:t>
      </w:r>
      <w:r w:rsidR="00B0242E">
        <w:rPr>
          <w:color w:val="auto"/>
        </w:rPr>
        <w:t>2</w:t>
      </w:r>
      <w:r w:rsidR="00B40846">
        <w:rPr>
          <w:color w:val="auto"/>
        </w:rPr>
        <w:t>5</w:t>
      </w:r>
      <w:r w:rsidRPr="001A41DB">
        <w:rPr>
          <w:color w:val="auto"/>
        </w:rPr>
        <w:t>-</w:t>
      </w:r>
      <w:r w:rsidR="008F4963">
        <w:rPr>
          <w:color w:val="auto"/>
        </w:rPr>
        <w:t>7</w:t>
      </w:r>
    </w:p>
    <w:p w:rsidR="00BC0DF7" w:rsidP="00E76E57" w:rsidRDefault="00BC0DF7">
      <w:pPr>
        <w:rPr>
          <w:color w:val="auto"/>
        </w:rPr>
      </w:pPr>
    </w:p>
    <w:p w:rsidRPr="001A41DB" w:rsidR="00183183" w:rsidP="00E76E57" w:rsidRDefault="00786480">
      <w:pPr>
        <w:jc w:val="center"/>
        <w:rPr>
          <w:color w:val="auto"/>
        </w:rPr>
      </w:pPr>
      <w:r w:rsidRPr="001A41DB">
        <w:rPr>
          <w:color w:val="auto"/>
        </w:rPr>
        <w:t xml:space="preserve">U  I M E  </w:t>
      </w:r>
      <w:r w:rsidRPr="001A41DB" w:rsidR="00183183">
        <w:rPr>
          <w:color w:val="auto"/>
        </w:rPr>
        <w:t xml:space="preserve">R E P U B L I K </w:t>
      </w:r>
      <w:r w:rsidRPr="001A41DB">
        <w:rPr>
          <w:color w:val="auto"/>
        </w:rPr>
        <w:t>E  H R V A T S K E</w:t>
      </w:r>
    </w:p>
    <w:p w:rsidRPr="001A41DB" w:rsidR="00183183" w:rsidP="00E76E57" w:rsidRDefault="00183183">
      <w:pPr>
        <w:rPr>
          <w:color w:val="auto"/>
        </w:rPr>
      </w:pPr>
    </w:p>
    <w:p w:rsidR="00183183" w:rsidP="00E76E57" w:rsidRDefault="00786480">
      <w:pPr>
        <w:jc w:val="center"/>
        <w:rPr>
          <w:color w:val="auto"/>
        </w:rPr>
      </w:pPr>
      <w:r w:rsidRPr="001A41DB">
        <w:rPr>
          <w:color w:val="auto"/>
        </w:rPr>
        <w:t>P R E S U D A</w:t>
      </w:r>
    </w:p>
    <w:p w:rsidRPr="001A41DB" w:rsidR="00D4426D" w:rsidP="00E76E57" w:rsidRDefault="00D4426D">
      <w:pPr>
        <w:jc w:val="center"/>
        <w:rPr>
          <w:color w:val="auto"/>
        </w:rPr>
      </w:pPr>
    </w:p>
    <w:p w:rsidRPr="001A41DB" w:rsidR="000C0940" w:rsidP="000C0940" w:rsidRDefault="000C0940">
      <w:pPr>
        <w:rPr>
          <w:color w:val="auto"/>
        </w:rPr>
      </w:pPr>
    </w:p>
    <w:p w:rsidR="001876C5" w:rsidP="001876C5" w:rsidRDefault="001876C5">
      <w:pPr>
        <w:rPr>
          <w:color w:val="auto"/>
        </w:rPr>
      </w:pPr>
      <w:r w:rsidRPr="001A41DB">
        <w:rPr>
          <w:color w:val="auto"/>
        </w:rPr>
        <w:tab/>
      </w:r>
      <w:r w:rsidRPr="006D32A5">
        <w:rPr>
          <w:color w:val="auto"/>
        </w:rPr>
        <w:t xml:space="preserve">Općinski sud u Rijeci, </w:t>
      </w:r>
      <w:r w:rsidR="00B40846">
        <w:rPr>
          <w:color w:val="auto"/>
        </w:rPr>
        <w:t>Prekr</w:t>
      </w:r>
      <w:r w:rsidR="00AF356A">
        <w:rPr>
          <w:color w:val="auto"/>
        </w:rPr>
        <w:t>š</w:t>
      </w:r>
      <w:r w:rsidR="00B40846">
        <w:rPr>
          <w:color w:val="auto"/>
        </w:rPr>
        <w:t xml:space="preserve">ajni odjel, </w:t>
      </w:r>
      <w:r w:rsidRPr="0058241F">
        <w:rPr>
          <w:color w:val="auto"/>
        </w:rPr>
        <w:t xml:space="preserve">po </w:t>
      </w:r>
      <w:r w:rsidR="00D4426D">
        <w:rPr>
          <w:color w:val="auto"/>
        </w:rPr>
        <w:t>sutkinji toga suda Višnji Šepelj, kao sucu pojedincu,</w:t>
      </w:r>
      <w:r w:rsidR="00D24901">
        <w:rPr>
          <w:color w:val="auto"/>
        </w:rPr>
        <w:t xml:space="preserve"> u</w:t>
      </w:r>
      <w:r w:rsidRPr="0058241F">
        <w:rPr>
          <w:color w:val="auto"/>
        </w:rPr>
        <w:t xml:space="preserve">z sudjelovanje </w:t>
      </w:r>
      <w:r w:rsidR="00D4426D">
        <w:rPr>
          <w:color w:val="auto"/>
        </w:rPr>
        <w:t xml:space="preserve">Jane Puškarić </w:t>
      </w:r>
      <w:r w:rsidRPr="0058241F">
        <w:rPr>
          <w:color w:val="auto"/>
        </w:rPr>
        <w:t>kao zapisničar</w:t>
      </w:r>
      <w:r w:rsidR="00F4462B">
        <w:rPr>
          <w:color w:val="auto"/>
        </w:rPr>
        <w:t>ke</w:t>
      </w:r>
      <w:r w:rsidRPr="006D32A5">
        <w:rPr>
          <w:color w:val="auto"/>
        </w:rPr>
        <w:t>,</w:t>
      </w:r>
      <w:r>
        <w:rPr>
          <w:color w:val="auto"/>
        </w:rPr>
        <w:t xml:space="preserve"> u prekršajnom postupku</w:t>
      </w:r>
      <w:r w:rsidRPr="006D32A5">
        <w:rPr>
          <w:color w:val="auto"/>
        </w:rPr>
        <w:t xml:space="preserve"> protiv okrivljen</w:t>
      </w:r>
      <w:r w:rsidR="00D4426D">
        <w:rPr>
          <w:color w:val="auto"/>
        </w:rPr>
        <w:t>ice</w:t>
      </w:r>
      <w:r>
        <w:rPr>
          <w:color w:val="auto"/>
        </w:rPr>
        <w:t xml:space="preserve"> </w:t>
      </w:r>
      <w:r w:rsidR="00D4426D">
        <w:rPr>
          <w:color w:val="auto"/>
        </w:rPr>
        <w:t>Emine Duraković</w:t>
      </w:r>
      <w:r w:rsidR="00D2362A">
        <w:rPr>
          <w:color w:val="auto"/>
        </w:rPr>
        <w:t xml:space="preserve">, </w:t>
      </w:r>
      <w:r>
        <w:rPr>
          <w:color w:val="auto"/>
        </w:rPr>
        <w:t xml:space="preserve">OIB: </w:t>
      </w:r>
      <w:r w:rsidR="00D4426D">
        <w:rPr>
          <w:color w:val="auto"/>
        </w:rPr>
        <w:t>79347036088</w:t>
      </w:r>
      <w:r w:rsidR="00F82682">
        <w:rPr>
          <w:color w:val="auto"/>
        </w:rPr>
        <w:t>,</w:t>
      </w:r>
      <w:r w:rsidR="0051650F">
        <w:rPr>
          <w:color w:val="auto"/>
        </w:rPr>
        <w:t xml:space="preserve"> </w:t>
      </w:r>
      <w:r>
        <w:rPr>
          <w:color w:val="auto"/>
        </w:rPr>
        <w:t>zbo</w:t>
      </w:r>
      <w:r w:rsidRPr="006D32A5">
        <w:rPr>
          <w:color w:val="auto"/>
        </w:rPr>
        <w:t xml:space="preserve">g prekršaja iz članka </w:t>
      </w:r>
      <w:r>
        <w:rPr>
          <w:color w:val="auto"/>
        </w:rPr>
        <w:t>229</w:t>
      </w:r>
      <w:r w:rsidRPr="006D32A5">
        <w:rPr>
          <w:color w:val="auto"/>
        </w:rPr>
        <w:t>. st</w:t>
      </w:r>
      <w:r>
        <w:rPr>
          <w:color w:val="auto"/>
        </w:rPr>
        <w:t>avak</w:t>
      </w:r>
      <w:r w:rsidRPr="006D32A5">
        <w:rPr>
          <w:color w:val="auto"/>
        </w:rPr>
        <w:t xml:space="preserve"> </w:t>
      </w:r>
      <w:r w:rsidR="001941D7">
        <w:rPr>
          <w:color w:val="auto"/>
        </w:rPr>
        <w:t>7</w:t>
      </w:r>
      <w:r w:rsidRPr="006D32A5">
        <w:rPr>
          <w:color w:val="auto"/>
        </w:rPr>
        <w:t>. Zakona o sigurnosti prometa na cestama</w:t>
      </w:r>
      <w:r>
        <w:rPr>
          <w:color w:val="auto"/>
        </w:rPr>
        <w:t xml:space="preserve"> („Narodne novine“ broj: </w:t>
      </w:r>
      <w:r w:rsidRPr="0058241F">
        <w:rPr>
          <w:color w:val="auto"/>
        </w:rPr>
        <w:t>67/08, 48/10, 74/11, 80/13, 158/13, 92/14, 64/15, 108/17, 70/19, 42/20, 85/2</w:t>
      </w:r>
      <w:r w:rsidR="00D2362A">
        <w:rPr>
          <w:color w:val="auto"/>
        </w:rPr>
        <w:t xml:space="preserve">2, </w:t>
      </w:r>
      <w:r w:rsidRPr="0058241F">
        <w:rPr>
          <w:color w:val="auto"/>
        </w:rPr>
        <w:t>114/22</w:t>
      </w:r>
      <w:r w:rsidR="00D4426D">
        <w:rPr>
          <w:color w:val="auto"/>
        </w:rPr>
        <w:t xml:space="preserve">, </w:t>
      </w:r>
      <w:r w:rsidR="00D2362A">
        <w:rPr>
          <w:color w:val="auto"/>
        </w:rPr>
        <w:t>133/23</w:t>
      </w:r>
      <w:r w:rsidR="00D4426D">
        <w:rPr>
          <w:color w:val="auto"/>
        </w:rPr>
        <w:t xml:space="preserve"> i 145/24;</w:t>
      </w:r>
      <w:r>
        <w:rPr>
          <w:color w:val="auto"/>
        </w:rPr>
        <w:t xml:space="preserve"> dalje u tekstu: ZSPC</w:t>
      </w:r>
      <w:r w:rsidR="00D4426D">
        <w:rPr>
          <w:color w:val="auto"/>
        </w:rPr>
        <w:t>-a</w:t>
      </w:r>
      <w:r>
        <w:rPr>
          <w:color w:val="auto"/>
        </w:rPr>
        <w:t>)</w:t>
      </w:r>
      <w:r w:rsidR="00D2362A">
        <w:rPr>
          <w:color w:val="auto"/>
        </w:rPr>
        <w:t xml:space="preserve"> u svezi sa stavkom 3. istog članka</w:t>
      </w:r>
      <w:r w:rsidRPr="006D32A5">
        <w:rPr>
          <w:color w:val="auto"/>
        </w:rPr>
        <w:t xml:space="preserve">, odlučujući po </w:t>
      </w:r>
      <w:r>
        <w:rPr>
          <w:color w:val="auto"/>
        </w:rPr>
        <w:t>prigovoru</w:t>
      </w:r>
      <w:r w:rsidR="00D4426D">
        <w:rPr>
          <w:color w:val="auto"/>
        </w:rPr>
        <w:t xml:space="preserve"> okrivljenice</w:t>
      </w:r>
      <w:r>
        <w:rPr>
          <w:color w:val="auto"/>
        </w:rPr>
        <w:t xml:space="preserve"> protiv</w:t>
      </w:r>
      <w:r w:rsidR="00E01ED7">
        <w:rPr>
          <w:color w:val="auto"/>
        </w:rPr>
        <w:t xml:space="preserve"> </w:t>
      </w:r>
      <w:r w:rsidRPr="006D32A5">
        <w:rPr>
          <w:color w:val="auto"/>
        </w:rPr>
        <w:t>prekršajn</w:t>
      </w:r>
      <w:r>
        <w:rPr>
          <w:color w:val="auto"/>
        </w:rPr>
        <w:t>og</w:t>
      </w:r>
      <w:r w:rsidRPr="006D32A5">
        <w:rPr>
          <w:color w:val="auto"/>
        </w:rPr>
        <w:t xml:space="preserve"> nalog</w:t>
      </w:r>
      <w:r>
        <w:rPr>
          <w:color w:val="auto"/>
        </w:rPr>
        <w:t>a</w:t>
      </w:r>
      <w:r w:rsidRPr="006D32A5">
        <w:rPr>
          <w:color w:val="auto"/>
        </w:rPr>
        <w:t xml:space="preserve"> </w:t>
      </w:r>
      <w:r w:rsidR="00D4426D">
        <w:rPr>
          <w:color w:val="auto"/>
        </w:rPr>
        <w:t xml:space="preserve">Primorsko-goranske županije, Grada Rijeke, Upravnog odjela za komunalni sustav i promet, Odsjeka za prometno redarstvo, Klasa: 211-01/25-02/1864, </w:t>
      </w:r>
      <w:proofErr w:type="spellStart"/>
      <w:r w:rsidR="00D4426D">
        <w:rPr>
          <w:color w:val="auto"/>
        </w:rPr>
        <w:t>Urbroj</w:t>
      </w:r>
      <w:proofErr w:type="spellEnd"/>
      <w:r w:rsidR="00D4426D">
        <w:rPr>
          <w:color w:val="auto"/>
        </w:rPr>
        <w:t>: 2170-1-07-04-25-5 od 20. kolovoza 2025.</w:t>
      </w:r>
      <w:r w:rsidRPr="006D32A5">
        <w:rPr>
          <w:color w:val="auto"/>
        </w:rPr>
        <w:t xml:space="preserve">, </w:t>
      </w:r>
      <w:r w:rsidRPr="006D32A5" w:rsidR="00D4426D">
        <w:rPr>
          <w:color w:val="auto"/>
        </w:rPr>
        <w:t>nakon proveden</w:t>
      </w:r>
      <w:r w:rsidR="00D4426D">
        <w:rPr>
          <w:color w:val="auto"/>
        </w:rPr>
        <w:t>og žurnog postupka</w:t>
      </w:r>
      <w:r w:rsidRPr="006D32A5" w:rsidR="00D4426D">
        <w:rPr>
          <w:color w:val="auto"/>
        </w:rPr>
        <w:t>,</w:t>
      </w:r>
      <w:r w:rsidR="00D4426D">
        <w:rPr>
          <w:color w:val="auto"/>
        </w:rPr>
        <w:t xml:space="preserve"> t</w:t>
      </w:r>
      <w:r w:rsidRPr="00F86828" w:rsidR="00D4426D">
        <w:t xml:space="preserve">emeljem članka </w:t>
      </w:r>
      <w:r w:rsidR="00D16367">
        <w:t xml:space="preserve">183. stavak 1. </w:t>
      </w:r>
      <w:r w:rsidRPr="00F86828" w:rsidR="00D4426D">
        <w:t>Prekršajnog zakona („Narodne novine“ broj: 107/07, 39/13, 157/13, 110/15, 70/17, 118/18 i 114/22, dalje: PZ)</w:t>
      </w:r>
      <w:r w:rsidR="00D4426D">
        <w:t xml:space="preserve">, </w:t>
      </w:r>
      <w:r w:rsidR="00D16367">
        <w:t>13</w:t>
      </w:r>
      <w:r w:rsidR="00D4426D">
        <w:t>. svibnja</w:t>
      </w:r>
      <w:r w:rsidR="00D4426D">
        <w:rPr>
          <w:color w:val="auto"/>
        </w:rPr>
        <w:t xml:space="preserve"> 2026.,</w:t>
      </w:r>
    </w:p>
    <w:p w:rsidR="004C4283" w:rsidP="001876C5" w:rsidRDefault="004C4283">
      <w:pPr>
        <w:rPr>
          <w:color w:val="auto"/>
        </w:rPr>
      </w:pPr>
    </w:p>
    <w:p w:rsidRPr="006D32A5" w:rsidR="004C4283" w:rsidP="001876C5" w:rsidRDefault="004C4283">
      <w:pPr>
        <w:rPr>
          <w:color w:val="auto"/>
        </w:rPr>
      </w:pPr>
    </w:p>
    <w:p w:rsidR="001876C5" w:rsidP="001876C5" w:rsidRDefault="001876C5">
      <w:pPr>
        <w:jc w:val="center"/>
        <w:rPr>
          <w:color w:val="auto"/>
        </w:rPr>
      </w:pPr>
      <w:r w:rsidRPr="006D32A5">
        <w:rPr>
          <w:color w:val="auto"/>
        </w:rPr>
        <w:t>p</w:t>
      </w:r>
      <w:r w:rsidR="008566C9">
        <w:rPr>
          <w:color w:val="auto"/>
        </w:rPr>
        <w:t xml:space="preserve"> </w:t>
      </w:r>
      <w:r w:rsidRPr="006D32A5">
        <w:rPr>
          <w:color w:val="auto"/>
        </w:rPr>
        <w:t>r</w:t>
      </w:r>
      <w:r w:rsidR="008566C9">
        <w:rPr>
          <w:color w:val="auto"/>
        </w:rPr>
        <w:t xml:space="preserve"> </w:t>
      </w:r>
      <w:r w:rsidRPr="006D32A5">
        <w:rPr>
          <w:color w:val="auto"/>
        </w:rPr>
        <w:t>e</w:t>
      </w:r>
      <w:r w:rsidR="008566C9">
        <w:rPr>
          <w:color w:val="auto"/>
        </w:rPr>
        <w:t xml:space="preserve"> </w:t>
      </w:r>
      <w:r w:rsidRPr="006D32A5">
        <w:rPr>
          <w:color w:val="auto"/>
        </w:rPr>
        <w:t>s</w:t>
      </w:r>
      <w:r w:rsidR="008566C9">
        <w:rPr>
          <w:color w:val="auto"/>
        </w:rPr>
        <w:t xml:space="preserve"> </w:t>
      </w:r>
      <w:r w:rsidRPr="006D32A5">
        <w:rPr>
          <w:color w:val="auto"/>
        </w:rPr>
        <w:t>u</w:t>
      </w:r>
      <w:r w:rsidR="008566C9">
        <w:rPr>
          <w:color w:val="auto"/>
        </w:rPr>
        <w:t xml:space="preserve"> </w:t>
      </w:r>
      <w:r w:rsidRPr="006D32A5">
        <w:rPr>
          <w:color w:val="auto"/>
        </w:rPr>
        <w:t>d</w:t>
      </w:r>
      <w:r w:rsidR="008566C9">
        <w:rPr>
          <w:color w:val="auto"/>
        </w:rPr>
        <w:t xml:space="preserve"> </w:t>
      </w:r>
      <w:r w:rsidRPr="006D32A5">
        <w:rPr>
          <w:color w:val="auto"/>
        </w:rPr>
        <w:t>i</w:t>
      </w:r>
      <w:r w:rsidR="008566C9">
        <w:rPr>
          <w:color w:val="auto"/>
        </w:rPr>
        <w:t xml:space="preserve"> </w:t>
      </w:r>
      <w:r w:rsidRPr="006D32A5">
        <w:rPr>
          <w:color w:val="auto"/>
        </w:rPr>
        <w:t xml:space="preserve">o </w:t>
      </w:r>
      <w:r w:rsidR="008566C9">
        <w:rPr>
          <w:color w:val="auto"/>
        </w:rPr>
        <w:t xml:space="preserve">  </w:t>
      </w:r>
      <w:r w:rsidRPr="006D32A5">
        <w:rPr>
          <w:color w:val="auto"/>
        </w:rPr>
        <w:t>j</w:t>
      </w:r>
      <w:r w:rsidR="008566C9">
        <w:rPr>
          <w:color w:val="auto"/>
        </w:rPr>
        <w:t xml:space="preserve"> </w:t>
      </w:r>
      <w:r w:rsidRPr="006D32A5">
        <w:rPr>
          <w:color w:val="auto"/>
        </w:rPr>
        <w:t>e</w:t>
      </w:r>
    </w:p>
    <w:p w:rsidR="001876C5" w:rsidP="001876C5" w:rsidRDefault="001876C5"/>
    <w:p w:rsidR="00D2362A" w:rsidP="001876C5" w:rsidRDefault="001876C5">
      <w:pPr>
        <w:rPr>
          <w:color w:val="auto"/>
        </w:rPr>
      </w:pPr>
      <w:r w:rsidRPr="00D71771">
        <w:tab/>
      </w:r>
      <w:r w:rsidR="00D93F93">
        <w:t>O</w:t>
      </w:r>
      <w:r w:rsidRPr="006D32A5">
        <w:rPr>
          <w:color w:val="auto"/>
        </w:rPr>
        <w:t>krivljen</w:t>
      </w:r>
      <w:r w:rsidR="00D93F93">
        <w:rPr>
          <w:color w:val="auto"/>
        </w:rPr>
        <w:t>ica</w:t>
      </w:r>
      <w:r>
        <w:rPr>
          <w:color w:val="auto"/>
        </w:rPr>
        <w:t xml:space="preserve"> </w:t>
      </w:r>
      <w:r w:rsidR="00D93F93">
        <w:rPr>
          <w:color w:val="auto"/>
        </w:rPr>
        <w:t>Emina Duraković</w:t>
      </w:r>
      <w:r w:rsidR="00E01ED7">
        <w:rPr>
          <w:color w:val="auto"/>
        </w:rPr>
        <w:t>;</w:t>
      </w:r>
      <w:r>
        <w:rPr>
          <w:color w:val="auto"/>
        </w:rPr>
        <w:t xml:space="preserve"> ime oca </w:t>
      </w:r>
      <w:r w:rsidR="00D93F93">
        <w:rPr>
          <w:color w:val="auto"/>
        </w:rPr>
        <w:t>Mujo</w:t>
      </w:r>
      <w:r w:rsidR="00F4462B">
        <w:rPr>
          <w:color w:val="auto"/>
        </w:rPr>
        <w:t>;</w:t>
      </w:r>
      <w:r w:rsidR="00D93F93">
        <w:rPr>
          <w:color w:val="auto"/>
        </w:rPr>
        <w:t xml:space="preserve"> </w:t>
      </w:r>
      <w:r w:rsidR="00D2362A">
        <w:rPr>
          <w:color w:val="auto"/>
        </w:rPr>
        <w:t>r</w:t>
      </w:r>
      <w:r>
        <w:rPr>
          <w:color w:val="auto"/>
        </w:rPr>
        <w:t>ođen</w:t>
      </w:r>
      <w:r w:rsidR="00F4462B">
        <w:rPr>
          <w:color w:val="auto"/>
        </w:rPr>
        <w:t>a</w:t>
      </w:r>
      <w:r>
        <w:rPr>
          <w:color w:val="auto"/>
        </w:rPr>
        <w:t xml:space="preserve"> </w:t>
      </w:r>
      <w:r w:rsidR="00D93F93">
        <w:rPr>
          <w:color w:val="auto"/>
        </w:rPr>
        <w:t>25. kolovoza 1975</w:t>
      </w:r>
      <w:r w:rsidR="00D24901">
        <w:rPr>
          <w:color w:val="auto"/>
        </w:rPr>
        <w:t>.</w:t>
      </w:r>
      <w:r>
        <w:rPr>
          <w:color w:val="auto"/>
        </w:rPr>
        <w:t xml:space="preserve"> u </w:t>
      </w:r>
      <w:r w:rsidR="00D93F93">
        <w:rPr>
          <w:color w:val="auto"/>
        </w:rPr>
        <w:t>Olovu</w:t>
      </w:r>
      <w:r w:rsidR="00F4462B">
        <w:rPr>
          <w:color w:val="auto"/>
        </w:rPr>
        <w:t xml:space="preserve">, Bosna i Hercegovina; </w:t>
      </w:r>
      <w:r w:rsidR="008C11AD">
        <w:rPr>
          <w:color w:val="auto"/>
        </w:rPr>
        <w:t>državljan</w:t>
      </w:r>
      <w:r w:rsidR="00D93F93">
        <w:rPr>
          <w:color w:val="auto"/>
        </w:rPr>
        <w:t>ka</w:t>
      </w:r>
      <w:r w:rsidR="008C11AD">
        <w:rPr>
          <w:color w:val="auto"/>
        </w:rPr>
        <w:t xml:space="preserve"> Republike Hrvatske</w:t>
      </w:r>
      <w:r w:rsidR="00D2362A">
        <w:rPr>
          <w:color w:val="auto"/>
        </w:rPr>
        <w:t>;</w:t>
      </w:r>
      <w:r w:rsidR="008C11AD">
        <w:rPr>
          <w:color w:val="auto"/>
        </w:rPr>
        <w:t xml:space="preserve"> </w:t>
      </w:r>
      <w:r w:rsidRPr="006D32A5">
        <w:rPr>
          <w:color w:val="auto"/>
        </w:rPr>
        <w:t xml:space="preserve">OIB: </w:t>
      </w:r>
      <w:r w:rsidR="00D93F93">
        <w:rPr>
          <w:color w:val="auto"/>
        </w:rPr>
        <w:t>79347036088;</w:t>
      </w:r>
      <w:r w:rsidR="00D2362A">
        <w:rPr>
          <w:color w:val="auto"/>
        </w:rPr>
        <w:t xml:space="preserve"> </w:t>
      </w:r>
      <w:r w:rsidR="00D24901">
        <w:rPr>
          <w:color w:val="auto"/>
        </w:rPr>
        <w:t xml:space="preserve">s </w:t>
      </w:r>
      <w:r>
        <w:rPr>
          <w:color w:val="auto"/>
        </w:rPr>
        <w:t xml:space="preserve">prebivalištem u </w:t>
      </w:r>
      <w:r w:rsidR="00D93F93">
        <w:rPr>
          <w:color w:val="auto"/>
        </w:rPr>
        <w:t>Rijeci, Matije Gupca 5</w:t>
      </w:r>
      <w:r w:rsidR="00F4462B">
        <w:rPr>
          <w:color w:val="auto"/>
        </w:rPr>
        <w:t xml:space="preserve">; </w:t>
      </w:r>
      <w:r w:rsidR="00D2362A">
        <w:rPr>
          <w:color w:val="auto"/>
        </w:rPr>
        <w:t>p</w:t>
      </w:r>
      <w:r w:rsidR="008720D4">
        <w:rPr>
          <w:color w:val="auto"/>
        </w:rPr>
        <w:t xml:space="preserve">rekršajno </w:t>
      </w:r>
      <w:r w:rsidR="00D93F93">
        <w:rPr>
          <w:color w:val="auto"/>
        </w:rPr>
        <w:t>neosuđivana</w:t>
      </w:r>
      <w:r w:rsidR="00D2362A">
        <w:rPr>
          <w:color w:val="auto"/>
        </w:rPr>
        <w:t xml:space="preserve">; </w:t>
      </w:r>
      <w:r w:rsidR="00F82682">
        <w:rPr>
          <w:color w:val="auto"/>
        </w:rPr>
        <w:t>ostali podaci nepoznati</w:t>
      </w:r>
      <w:r w:rsidR="00D2362A">
        <w:rPr>
          <w:color w:val="auto"/>
        </w:rPr>
        <w:t>;</w:t>
      </w:r>
    </w:p>
    <w:p w:rsidRPr="006D32A5" w:rsidR="001876C5" w:rsidP="001876C5" w:rsidRDefault="001876C5">
      <w:pPr>
        <w:rPr>
          <w:color w:val="auto"/>
        </w:rPr>
      </w:pPr>
    </w:p>
    <w:p w:rsidRPr="00F31237" w:rsidR="00F31237" w:rsidP="00F31237" w:rsidRDefault="00F31237">
      <w:pPr>
        <w:jc w:val="center"/>
        <w:rPr>
          <w:color w:val="auto"/>
        </w:rPr>
      </w:pPr>
      <w:r w:rsidRPr="00F31237">
        <w:rPr>
          <w:color w:val="auto"/>
        </w:rPr>
        <w:t>k</w:t>
      </w:r>
      <w:r w:rsidR="008566C9">
        <w:rPr>
          <w:color w:val="auto"/>
        </w:rPr>
        <w:t xml:space="preserve"> </w:t>
      </w:r>
      <w:r w:rsidRPr="00F31237">
        <w:rPr>
          <w:color w:val="auto"/>
        </w:rPr>
        <w:t>r</w:t>
      </w:r>
      <w:r w:rsidR="008566C9">
        <w:rPr>
          <w:color w:val="auto"/>
        </w:rPr>
        <w:t xml:space="preserve"> </w:t>
      </w:r>
      <w:r w:rsidRPr="00F31237">
        <w:rPr>
          <w:color w:val="auto"/>
        </w:rPr>
        <w:t>i</w:t>
      </w:r>
      <w:r w:rsidR="008566C9">
        <w:rPr>
          <w:color w:val="auto"/>
        </w:rPr>
        <w:t xml:space="preserve"> </w:t>
      </w:r>
      <w:r w:rsidRPr="00F31237">
        <w:rPr>
          <w:color w:val="auto"/>
        </w:rPr>
        <w:t>v</w:t>
      </w:r>
      <w:r w:rsidR="00F4462B">
        <w:rPr>
          <w:color w:val="auto"/>
        </w:rPr>
        <w:t xml:space="preserve"> a</w:t>
      </w:r>
      <w:r w:rsidR="008566C9">
        <w:rPr>
          <w:color w:val="auto"/>
        </w:rPr>
        <w:t xml:space="preserve">  </w:t>
      </w:r>
      <w:r w:rsidRPr="00F31237">
        <w:rPr>
          <w:color w:val="auto"/>
        </w:rPr>
        <w:t xml:space="preserve"> j</w:t>
      </w:r>
      <w:r w:rsidR="008566C9">
        <w:rPr>
          <w:color w:val="auto"/>
        </w:rPr>
        <w:t xml:space="preserve"> </w:t>
      </w:r>
      <w:r w:rsidRPr="00F31237">
        <w:rPr>
          <w:color w:val="auto"/>
        </w:rPr>
        <w:t>e</w:t>
      </w:r>
    </w:p>
    <w:p w:rsidRPr="00F31237" w:rsidR="00F31237" w:rsidP="00F31237" w:rsidRDefault="00F31237">
      <w:pPr>
        <w:ind w:firstLine="708"/>
        <w:rPr>
          <w:color w:val="auto"/>
        </w:rPr>
      </w:pPr>
      <w:r w:rsidRPr="00F31237">
        <w:rPr>
          <w:color w:val="auto"/>
        </w:rPr>
        <w:t>što</w:t>
      </w:r>
      <w:r w:rsidR="00D24901">
        <w:rPr>
          <w:color w:val="auto"/>
        </w:rPr>
        <w:t xml:space="preserve"> je</w:t>
      </w:r>
    </w:p>
    <w:p w:rsidR="00F31237" w:rsidP="00EE54E0" w:rsidRDefault="00F31237">
      <w:pPr>
        <w:rPr>
          <w:color w:val="auto"/>
        </w:rPr>
      </w:pPr>
    </w:p>
    <w:p w:rsidR="00F4462B" w:rsidP="00F82682" w:rsidRDefault="00F82682">
      <w:pPr>
        <w:rPr>
          <w:color w:val="auto"/>
        </w:rPr>
      </w:pPr>
      <w:r w:rsidRPr="00F82682">
        <w:rPr>
          <w:color w:val="auto"/>
        </w:rPr>
        <w:t>I</w:t>
      </w:r>
      <w:r>
        <w:rPr>
          <w:color w:val="auto"/>
        </w:rPr>
        <w:tab/>
      </w:r>
      <w:r w:rsidR="00EE54E0">
        <w:rPr>
          <w:color w:val="auto"/>
        </w:rPr>
        <w:t xml:space="preserve">kao vlasnik vozila registarske oznake </w:t>
      </w:r>
      <w:bookmarkStart w:name="_Hlk229872783" w:id="0"/>
      <w:r w:rsidR="00EE54E0">
        <w:rPr>
          <w:color w:val="auto"/>
        </w:rPr>
        <w:t xml:space="preserve">RI 6247-D </w:t>
      </w:r>
      <w:bookmarkEnd w:id="0"/>
      <w:r w:rsidR="00EE54E0">
        <w:rPr>
          <w:color w:val="auto"/>
        </w:rPr>
        <w:t>u danom roku od 15 (petnaest) dana odnosno od dana uručenja 1. travnja 2025. do dana 18. travnja 2025., po dostavljenom zahtjevu</w:t>
      </w:r>
      <w:r w:rsidR="00F4462B">
        <w:rPr>
          <w:color w:val="auto"/>
        </w:rPr>
        <w:t xml:space="preserve"> </w:t>
      </w:r>
      <w:r w:rsidR="00EE54E0">
        <w:rPr>
          <w:color w:val="auto"/>
        </w:rPr>
        <w:t>za dostavu podataka Klasa:</w:t>
      </w:r>
      <w:r w:rsidRPr="00EE54E0" w:rsidR="00EE54E0">
        <w:rPr>
          <w:color w:val="auto"/>
        </w:rPr>
        <w:t xml:space="preserve"> </w:t>
      </w:r>
      <w:r w:rsidR="00EE54E0">
        <w:rPr>
          <w:color w:val="auto"/>
        </w:rPr>
        <w:t xml:space="preserve">211-01/25-02/1864, </w:t>
      </w:r>
      <w:proofErr w:type="spellStart"/>
      <w:r w:rsidR="00EE54E0">
        <w:rPr>
          <w:color w:val="auto"/>
        </w:rPr>
        <w:t>Urbroj</w:t>
      </w:r>
      <w:proofErr w:type="spellEnd"/>
      <w:r w:rsidR="00EE54E0">
        <w:rPr>
          <w:color w:val="auto"/>
        </w:rPr>
        <w:t xml:space="preserve">: 2170-1-07-04-25-2, nije dostavila Odsjeku za prometno redarstvo tražene vjerodostojne podatke o identitetu osobe koja je u vrijeme počinjenja prekršaja 22. veljače 2025. u 8:10 sati upravljala vozilom registarskih oznaka RI 6247-D, u Ulici Matije Gupca 1, </w:t>
      </w:r>
    </w:p>
    <w:p w:rsidR="00F4462B" w:rsidP="00F82682" w:rsidRDefault="00F4462B">
      <w:pPr>
        <w:rPr>
          <w:color w:val="auto"/>
        </w:rPr>
      </w:pPr>
    </w:p>
    <w:p w:rsidR="00A67622" w:rsidP="00F31237" w:rsidRDefault="00F31237">
      <w:pPr>
        <w:ind w:firstLine="708"/>
        <w:rPr>
          <w:color w:val="auto"/>
        </w:rPr>
      </w:pPr>
      <w:r w:rsidRPr="00F31237">
        <w:rPr>
          <w:color w:val="auto"/>
        </w:rPr>
        <w:t xml:space="preserve">dakle, </w:t>
      </w:r>
      <w:r w:rsidR="000C2A86">
        <w:rPr>
          <w:color w:val="auto"/>
        </w:rPr>
        <w:t xml:space="preserve">kao </w:t>
      </w:r>
      <w:r w:rsidR="00A67622">
        <w:rPr>
          <w:color w:val="auto"/>
        </w:rPr>
        <w:t xml:space="preserve">vlasnik </w:t>
      </w:r>
      <w:r w:rsidR="00D15C10">
        <w:rPr>
          <w:color w:val="auto"/>
        </w:rPr>
        <w:t xml:space="preserve">vozila </w:t>
      </w:r>
      <w:r w:rsidRPr="00A67622" w:rsidR="00A67622">
        <w:rPr>
          <w:color w:val="auto"/>
        </w:rPr>
        <w:t>u roku od 15 dana, n</w:t>
      </w:r>
      <w:r w:rsidR="00A67622">
        <w:rPr>
          <w:color w:val="auto"/>
        </w:rPr>
        <w:t>ije</w:t>
      </w:r>
      <w:r w:rsidRPr="00A67622" w:rsidR="00A67622">
        <w:rPr>
          <w:color w:val="auto"/>
        </w:rPr>
        <w:t xml:space="preserve"> da</w:t>
      </w:r>
      <w:r w:rsidR="00F4462B">
        <w:rPr>
          <w:color w:val="auto"/>
        </w:rPr>
        <w:t>la</w:t>
      </w:r>
      <w:r w:rsidRPr="00A67622" w:rsidR="00A67622">
        <w:rPr>
          <w:color w:val="auto"/>
        </w:rPr>
        <w:t xml:space="preserve"> vjerodostojan podatak o osobi koja je upravljala vozilom u vrijeme počinjenja prekršaja</w:t>
      </w:r>
      <w:r w:rsidR="00E208C1">
        <w:rPr>
          <w:color w:val="auto"/>
        </w:rPr>
        <w:t>;</w:t>
      </w:r>
    </w:p>
    <w:p w:rsidR="00F4462B" w:rsidP="00F31237" w:rsidRDefault="00F4462B">
      <w:pPr>
        <w:ind w:firstLine="708"/>
        <w:rPr>
          <w:color w:val="auto"/>
        </w:rPr>
      </w:pPr>
    </w:p>
    <w:p w:rsidR="00E31121" w:rsidP="00F31237" w:rsidRDefault="00E31121">
      <w:pPr>
        <w:ind w:firstLine="708"/>
        <w:rPr>
          <w:color w:val="auto"/>
        </w:rPr>
      </w:pPr>
    </w:p>
    <w:p w:rsidR="00F31237" w:rsidP="00F31237" w:rsidRDefault="00F31237">
      <w:pPr>
        <w:ind w:firstLine="708"/>
        <w:rPr>
          <w:color w:val="auto"/>
        </w:rPr>
      </w:pPr>
      <w:r w:rsidRPr="00F31237">
        <w:rPr>
          <w:color w:val="auto"/>
        </w:rPr>
        <w:t>čime je počini</w:t>
      </w:r>
      <w:r w:rsidR="00F4462B">
        <w:rPr>
          <w:color w:val="auto"/>
        </w:rPr>
        <w:t>la</w:t>
      </w:r>
      <w:r w:rsidRPr="00F31237">
        <w:rPr>
          <w:color w:val="auto"/>
        </w:rPr>
        <w:t xml:space="preserve"> djelo prekršaja iz članka. 2</w:t>
      </w:r>
      <w:r w:rsidR="00A67622">
        <w:rPr>
          <w:color w:val="auto"/>
        </w:rPr>
        <w:t>2</w:t>
      </w:r>
      <w:r w:rsidR="00F43520">
        <w:rPr>
          <w:color w:val="auto"/>
        </w:rPr>
        <w:t>9</w:t>
      </w:r>
      <w:r w:rsidRPr="00F31237">
        <w:rPr>
          <w:color w:val="auto"/>
        </w:rPr>
        <w:t xml:space="preserve">. stavak </w:t>
      </w:r>
      <w:r w:rsidR="00A67622">
        <w:rPr>
          <w:color w:val="auto"/>
        </w:rPr>
        <w:t>7</w:t>
      </w:r>
      <w:r>
        <w:rPr>
          <w:color w:val="auto"/>
        </w:rPr>
        <w:t>. ZSPC</w:t>
      </w:r>
      <w:r w:rsidR="00E31121">
        <w:rPr>
          <w:color w:val="auto"/>
        </w:rPr>
        <w:t>-a</w:t>
      </w:r>
      <w:r w:rsidR="00E208C1">
        <w:rPr>
          <w:color w:val="auto"/>
        </w:rPr>
        <w:t>;</w:t>
      </w:r>
    </w:p>
    <w:p w:rsidR="00195A22" w:rsidP="00F31237" w:rsidRDefault="00195A22">
      <w:pPr>
        <w:ind w:firstLine="708"/>
        <w:rPr>
          <w:color w:val="auto"/>
        </w:rPr>
      </w:pPr>
    </w:p>
    <w:p w:rsidR="00F31237" w:rsidP="00F31237" w:rsidRDefault="00F31237">
      <w:pPr>
        <w:ind w:firstLine="708"/>
        <w:rPr>
          <w:color w:val="auto"/>
        </w:rPr>
      </w:pPr>
      <w:r>
        <w:rPr>
          <w:color w:val="auto"/>
        </w:rPr>
        <w:t>pa se na temelju navedenog propisa</w:t>
      </w:r>
      <w:r w:rsidR="00E31121">
        <w:rPr>
          <w:color w:val="auto"/>
        </w:rPr>
        <w:t>,</w:t>
      </w:r>
      <w:r>
        <w:rPr>
          <w:color w:val="auto"/>
        </w:rPr>
        <w:t xml:space="preserve"> uz primjenu</w:t>
      </w:r>
      <w:r w:rsidRPr="00F31237">
        <w:rPr>
          <w:color w:val="auto"/>
        </w:rPr>
        <w:t xml:space="preserve"> članka 33. stavak 3</w:t>
      </w:r>
      <w:r w:rsidR="00E31121">
        <w:rPr>
          <w:color w:val="auto"/>
        </w:rPr>
        <w:t>.</w:t>
      </w:r>
      <w:r w:rsidR="00F4462B">
        <w:rPr>
          <w:color w:val="auto"/>
        </w:rPr>
        <w:t xml:space="preserve"> </w:t>
      </w:r>
      <w:r w:rsidRPr="00F31237">
        <w:rPr>
          <w:color w:val="auto"/>
        </w:rPr>
        <w:t>PZ-a</w:t>
      </w:r>
      <w:r>
        <w:rPr>
          <w:color w:val="auto"/>
        </w:rPr>
        <w:t xml:space="preserve"> </w:t>
      </w:r>
      <w:r w:rsidR="00E31121">
        <w:rPr>
          <w:color w:val="auto"/>
        </w:rPr>
        <w:t>okrivljenici Emini Duraković</w:t>
      </w:r>
    </w:p>
    <w:p w:rsidR="00F31237" w:rsidP="00F31237" w:rsidRDefault="00F31237">
      <w:pPr>
        <w:rPr>
          <w:color w:val="auto"/>
        </w:rPr>
      </w:pPr>
    </w:p>
    <w:p w:rsidRPr="00F31237" w:rsidR="00F31237" w:rsidP="00F31237" w:rsidRDefault="00F31237">
      <w:pPr>
        <w:jc w:val="center"/>
        <w:rPr>
          <w:color w:val="auto"/>
        </w:rPr>
      </w:pPr>
      <w:r w:rsidRPr="00F31237">
        <w:rPr>
          <w:color w:val="auto"/>
        </w:rPr>
        <w:t>i z r i č e</w:t>
      </w:r>
    </w:p>
    <w:p w:rsidR="00F31237" w:rsidP="00F31237" w:rsidRDefault="00F31237">
      <w:pPr>
        <w:rPr>
          <w:color w:val="auto"/>
        </w:rPr>
      </w:pPr>
    </w:p>
    <w:p w:rsidR="00F31237" w:rsidP="00F31237" w:rsidRDefault="00F31237">
      <w:pPr>
        <w:ind w:firstLine="708"/>
        <w:rPr>
          <w:color w:val="auto"/>
        </w:rPr>
      </w:pPr>
      <w:r>
        <w:rPr>
          <w:color w:val="auto"/>
        </w:rPr>
        <w:t>novčana kazna u iznosu od</w:t>
      </w:r>
      <w:r w:rsidR="00E01ED7">
        <w:rPr>
          <w:color w:val="auto"/>
        </w:rPr>
        <w:t xml:space="preserve"> </w:t>
      </w:r>
      <w:r w:rsidR="00F4462B">
        <w:rPr>
          <w:color w:val="auto"/>
        </w:rPr>
        <w:t>450</w:t>
      </w:r>
      <w:r w:rsidR="00A67622">
        <w:rPr>
          <w:color w:val="auto"/>
        </w:rPr>
        <w:t>,</w:t>
      </w:r>
      <w:r w:rsidR="007B159D">
        <w:rPr>
          <w:color w:val="auto"/>
        </w:rPr>
        <w:t>00</w:t>
      </w:r>
      <w:r>
        <w:rPr>
          <w:color w:val="auto"/>
        </w:rPr>
        <w:t xml:space="preserve"> eura (</w:t>
      </w:r>
      <w:r w:rsidR="00F4462B">
        <w:rPr>
          <w:color w:val="auto"/>
        </w:rPr>
        <w:t>četiristo pedeset</w:t>
      </w:r>
      <w:r w:rsidR="00E01ED7">
        <w:rPr>
          <w:color w:val="auto"/>
        </w:rPr>
        <w:t xml:space="preserve"> </w:t>
      </w:r>
      <w:r w:rsidR="00195A22">
        <w:rPr>
          <w:color w:val="auto"/>
        </w:rPr>
        <w:t>eura i nula centi)</w:t>
      </w:r>
      <w:r>
        <w:rPr>
          <w:color w:val="auto"/>
        </w:rPr>
        <w:t>.</w:t>
      </w:r>
    </w:p>
    <w:p w:rsidR="00F31237" w:rsidP="008F7E46" w:rsidRDefault="00F31237">
      <w:pPr>
        <w:rPr>
          <w:color w:val="auto"/>
        </w:rPr>
      </w:pPr>
    </w:p>
    <w:p w:rsidR="00F31237" w:rsidP="00F31237" w:rsidRDefault="00F31237">
      <w:pPr>
        <w:ind w:firstLine="708"/>
        <w:rPr>
          <w:color w:val="auto"/>
        </w:rPr>
      </w:pPr>
      <w:r w:rsidRPr="00C36E3D">
        <w:rPr>
          <w:color w:val="auto"/>
        </w:rPr>
        <w:t>Na temelju članka 33. stav</w:t>
      </w:r>
      <w:r w:rsidR="008F7E46">
        <w:rPr>
          <w:color w:val="auto"/>
        </w:rPr>
        <w:t>ak</w:t>
      </w:r>
      <w:r w:rsidRPr="00C36E3D">
        <w:rPr>
          <w:color w:val="auto"/>
        </w:rPr>
        <w:t xml:space="preserve"> 1</w:t>
      </w:r>
      <w:r w:rsidR="006C7F8B">
        <w:rPr>
          <w:color w:val="auto"/>
        </w:rPr>
        <w:t>1</w:t>
      </w:r>
      <w:r w:rsidRPr="00C36E3D">
        <w:rPr>
          <w:color w:val="auto"/>
        </w:rPr>
        <w:t>. P</w:t>
      </w:r>
      <w:r>
        <w:rPr>
          <w:color w:val="auto"/>
        </w:rPr>
        <w:t>Z</w:t>
      </w:r>
      <w:r w:rsidR="00D2362A">
        <w:rPr>
          <w:color w:val="auto"/>
        </w:rPr>
        <w:t xml:space="preserve">-a </w:t>
      </w:r>
      <w:r w:rsidRPr="00C36E3D">
        <w:rPr>
          <w:color w:val="auto"/>
        </w:rPr>
        <w:t>okrivljen</w:t>
      </w:r>
      <w:r w:rsidR="008F7E46">
        <w:rPr>
          <w:color w:val="auto"/>
        </w:rPr>
        <w:t>ica</w:t>
      </w:r>
      <w:r w:rsidRPr="00C36E3D">
        <w:rPr>
          <w:color w:val="auto"/>
        </w:rPr>
        <w:t xml:space="preserve"> je obvezn</w:t>
      </w:r>
      <w:r w:rsidR="00F4462B">
        <w:rPr>
          <w:color w:val="auto"/>
        </w:rPr>
        <w:t>a</w:t>
      </w:r>
      <w:r w:rsidRPr="00C36E3D">
        <w:rPr>
          <w:color w:val="auto"/>
        </w:rPr>
        <w:t xml:space="preserve"> platiti novčanu kaznu u korist Državnog proračuna i to u roku od </w:t>
      </w:r>
      <w:r w:rsidR="008F7E46">
        <w:rPr>
          <w:color w:val="auto"/>
        </w:rPr>
        <w:t>30 (trideset) dana od dana primitka ove presude,</w:t>
      </w:r>
      <w:r w:rsidRPr="00C36E3D">
        <w:rPr>
          <w:color w:val="auto"/>
        </w:rPr>
        <w:t xml:space="preserve"> a u protivnom postupit će se prema odredbi članka 34. P</w:t>
      </w:r>
      <w:r>
        <w:rPr>
          <w:color w:val="auto"/>
        </w:rPr>
        <w:t>Z</w:t>
      </w:r>
      <w:r w:rsidR="00D25BD8">
        <w:rPr>
          <w:color w:val="auto"/>
        </w:rPr>
        <w:t>-a</w:t>
      </w:r>
      <w:r>
        <w:rPr>
          <w:color w:val="auto"/>
        </w:rPr>
        <w:t>.</w:t>
      </w:r>
    </w:p>
    <w:p w:rsidR="00F31237" w:rsidP="00F31237" w:rsidRDefault="00F31237">
      <w:pPr>
        <w:ind w:firstLine="708"/>
        <w:rPr>
          <w:color w:val="auto"/>
        </w:rPr>
      </w:pPr>
    </w:p>
    <w:p w:rsidR="00F31237" w:rsidP="00F31237" w:rsidRDefault="00F31237">
      <w:pPr>
        <w:ind w:firstLine="708"/>
        <w:rPr>
          <w:color w:val="auto"/>
        </w:rPr>
      </w:pPr>
      <w:r w:rsidRPr="005A6217">
        <w:rPr>
          <w:color w:val="auto"/>
        </w:rPr>
        <w:t>Temeljem članka 152. stavak 3.</w:t>
      </w:r>
      <w:r>
        <w:rPr>
          <w:color w:val="auto"/>
        </w:rPr>
        <w:t xml:space="preserve"> </w:t>
      </w:r>
      <w:r w:rsidRPr="005A6217">
        <w:rPr>
          <w:color w:val="auto"/>
        </w:rPr>
        <w:t xml:space="preserve">i članka 183. stavka 2. </w:t>
      </w:r>
      <w:r>
        <w:rPr>
          <w:color w:val="auto"/>
        </w:rPr>
        <w:t>PZ</w:t>
      </w:r>
      <w:r w:rsidR="00E8135F">
        <w:rPr>
          <w:color w:val="auto"/>
        </w:rPr>
        <w:t>-a</w:t>
      </w:r>
      <w:r>
        <w:rPr>
          <w:color w:val="auto"/>
        </w:rPr>
        <w:t xml:space="preserve"> </w:t>
      </w:r>
      <w:r w:rsidRPr="005A6217">
        <w:rPr>
          <w:color w:val="auto"/>
        </w:rPr>
        <w:t xml:space="preserve">ako </w:t>
      </w:r>
      <w:r>
        <w:rPr>
          <w:color w:val="auto"/>
        </w:rPr>
        <w:t>okrivljen</w:t>
      </w:r>
      <w:r w:rsidR="00E8135F">
        <w:rPr>
          <w:color w:val="auto"/>
        </w:rPr>
        <w:t>ica</w:t>
      </w:r>
      <w:r>
        <w:rPr>
          <w:color w:val="auto"/>
        </w:rPr>
        <w:t xml:space="preserve"> </w:t>
      </w:r>
      <w:r w:rsidRPr="005A6217">
        <w:rPr>
          <w:color w:val="auto"/>
        </w:rPr>
        <w:t xml:space="preserve">u roku koji </w:t>
      </w:r>
      <w:r w:rsidR="00F4462B">
        <w:rPr>
          <w:color w:val="auto"/>
        </w:rPr>
        <w:t>joj</w:t>
      </w:r>
      <w:r w:rsidR="00195A22">
        <w:rPr>
          <w:color w:val="auto"/>
        </w:rPr>
        <w:t xml:space="preserve"> </w:t>
      </w:r>
      <w:r w:rsidRPr="005A6217">
        <w:rPr>
          <w:color w:val="auto"/>
        </w:rPr>
        <w:t xml:space="preserve">je određen za plaćanje novčane kazne plati 2/3 izrečene novčane kazne, a što iznosi </w:t>
      </w:r>
      <w:r w:rsidR="00F4462B">
        <w:rPr>
          <w:color w:val="auto"/>
        </w:rPr>
        <w:t>3</w:t>
      </w:r>
      <w:r w:rsidR="00F82682">
        <w:rPr>
          <w:color w:val="auto"/>
        </w:rPr>
        <w:t>0</w:t>
      </w:r>
      <w:r w:rsidR="00195A22">
        <w:rPr>
          <w:color w:val="auto"/>
        </w:rPr>
        <w:t>0</w:t>
      </w:r>
      <w:r w:rsidRPr="005A6217">
        <w:rPr>
          <w:color w:val="auto"/>
        </w:rPr>
        <w:t>,</w:t>
      </w:r>
      <w:r w:rsidR="007B159D">
        <w:rPr>
          <w:color w:val="auto"/>
        </w:rPr>
        <w:t>00</w:t>
      </w:r>
      <w:r w:rsidRPr="005A6217">
        <w:rPr>
          <w:color w:val="auto"/>
        </w:rPr>
        <w:t xml:space="preserve"> </w:t>
      </w:r>
      <w:r>
        <w:rPr>
          <w:color w:val="auto"/>
        </w:rPr>
        <w:t xml:space="preserve">eura </w:t>
      </w:r>
      <w:r w:rsidRPr="005A6217">
        <w:rPr>
          <w:color w:val="auto"/>
        </w:rPr>
        <w:t>(</w:t>
      </w:r>
      <w:r w:rsidR="00F4462B">
        <w:rPr>
          <w:color w:val="auto"/>
        </w:rPr>
        <w:t>tristo</w:t>
      </w:r>
      <w:r w:rsidR="00E01ED7">
        <w:rPr>
          <w:color w:val="auto"/>
        </w:rPr>
        <w:t xml:space="preserve"> eura i n</w:t>
      </w:r>
      <w:r w:rsidR="00195A22">
        <w:rPr>
          <w:color w:val="auto"/>
        </w:rPr>
        <w:t xml:space="preserve">ula centi) </w:t>
      </w:r>
      <w:r w:rsidRPr="005A6217">
        <w:rPr>
          <w:color w:val="auto"/>
        </w:rPr>
        <w:t>smatrat će se da je izrečena novčana kazna u cjelini plaćena, a u protivnom će se novčana kazna prisilno naplatiti u dosuđenom iznosu.</w:t>
      </w:r>
    </w:p>
    <w:p w:rsidR="00F31237" w:rsidP="00F31237" w:rsidRDefault="00F31237">
      <w:pPr>
        <w:rPr>
          <w:color w:val="auto"/>
        </w:rPr>
      </w:pPr>
    </w:p>
    <w:p w:rsidR="00195A22" w:rsidP="00195A22" w:rsidRDefault="00F31237">
      <w:pPr>
        <w:rPr>
          <w:color w:val="auto"/>
        </w:rPr>
      </w:pPr>
      <w:r>
        <w:rPr>
          <w:color w:val="auto"/>
        </w:rPr>
        <w:t>II</w:t>
      </w:r>
      <w:r>
        <w:rPr>
          <w:color w:val="auto"/>
        </w:rPr>
        <w:tab/>
      </w:r>
      <w:r w:rsidRPr="00E01ED7" w:rsidR="00E01ED7">
        <w:rPr>
          <w:color w:val="auto"/>
        </w:rPr>
        <w:t>Okrivljen</w:t>
      </w:r>
      <w:r w:rsidR="009D5508">
        <w:rPr>
          <w:color w:val="auto"/>
        </w:rPr>
        <w:t>ica</w:t>
      </w:r>
      <w:r w:rsidRPr="00E01ED7" w:rsidR="00E01ED7">
        <w:rPr>
          <w:color w:val="auto"/>
        </w:rPr>
        <w:t xml:space="preserve"> je temeljem članka 139. st</w:t>
      </w:r>
      <w:r w:rsidR="009D5508">
        <w:rPr>
          <w:color w:val="auto"/>
        </w:rPr>
        <w:t>avak</w:t>
      </w:r>
      <w:r w:rsidRPr="00E01ED7" w:rsidR="00E01ED7">
        <w:rPr>
          <w:color w:val="auto"/>
        </w:rPr>
        <w:t xml:space="preserve"> 3. PZ-a duž</w:t>
      </w:r>
      <w:r w:rsidR="009D5508">
        <w:rPr>
          <w:color w:val="auto"/>
        </w:rPr>
        <w:t>na</w:t>
      </w:r>
      <w:r w:rsidRPr="00E01ED7" w:rsidR="00E01ED7">
        <w:rPr>
          <w:color w:val="auto"/>
        </w:rPr>
        <w:t xml:space="preserve"> naknaditi trošak prekršajnog postupka </w:t>
      </w:r>
      <w:r w:rsidR="009D5508">
        <w:rPr>
          <w:color w:val="auto"/>
        </w:rPr>
        <w:t>u paušalnom iznosu od 30,00</w:t>
      </w:r>
      <w:r w:rsidRPr="00E01ED7" w:rsidR="00E01ED7">
        <w:rPr>
          <w:color w:val="auto"/>
        </w:rPr>
        <w:t xml:space="preserve"> eura (</w:t>
      </w:r>
      <w:r w:rsidR="009D5508">
        <w:rPr>
          <w:color w:val="auto"/>
        </w:rPr>
        <w:t>trideset</w:t>
      </w:r>
      <w:r w:rsidR="00F4462B">
        <w:rPr>
          <w:color w:val="auto"/>
        </w:rPr>
        <w:t xml:space="preserve"> </w:t>
      </w:r>
      <w:r w:rsidRPr="00E01ED7" w:rsidR="00E01ED7">
        <w:rPr>
          <w:color w:val="auto"/>
        </w:rPr>
        <w:t xml:space="preserve">eura i nula centi) u roku od </w:t>
      </w:r>
      <w:r w:rsidR="009D5508">
        <w:rPr>
          <w:color w:val="auto"/>
        </w:rPr>
        <w:t xml:space="preserve">30 (trideset) dana po primitku ove </w:t>
      </w:r>
      <w:r w:rsidRPr="00E01ED7" w:rsidR="00E01ED7">
        <w:rPr>
          <w:color w:val="auto"/>
        </w:rPr>
        <w:t>presude, jer će se u protivnom isti naplatiti prisilno, ovrhom putem FINA-e.</w:t>
      </w:r>
    </w:p>
    <w:p w:rsidRPr="00195A22" w:rsidR="00595B66" w:rsidP="00195A22" w:rsidRDefault="00595B66">
      <w:pPr>
        <w:rPr>
          <w:color w:val="auto"/>
        </w:rPr>
      </w:pPr>
    </w:p>
    <w:p w:rsidRPr="001A41DB" w:rsidR="00A67622" w:rsidP="00137851" w:rsidRDefault="00A67622">
      <w:pPr>
        <w:rPr>
          <w:color w:val="auto"/>
        </w:rPr>
      </w:pPr>
    </w:p>
    <w:p w:rsidRPr="001A41DB" w:rsidR="004B4AF4" w:rsidP="004B4AF4" w:rsidRDefault="004B4AF4">
      <w:pPr>
        <w:jc w:val="center"/>
        <w:rPr>
          <w:color w:val="auto"/>
          <w:shd w:val="clear" w:color="auto" w:fill="FFFFFF"/>
        </w:rPr>
      </w:pPr>
      <w:r w:rsidRPr="001A41DB">
        <w:rPr>
          <w:color w:val="auto"/>
          <w:shd w:val="clear" w:color="auto" w:fill="FFFFFF"/>
        </w:rPr>
        <w:t>Obrazloženje</w:t>
      </w:r>
    </w:p>
    <w:p w:rsidRPr="001A41DB" w:rsidR="00FD1403" w:rsidP="004B4AF4" w:rsidRDefault="00FD1403">
      <w:pPr>
        <w:rPr>
          <w:color w:val="auto"/>
          <w:shd w:val="clear" w:color="auto" w:fill="FFFFFF"/>
        </w:rPr>
      </w:pPr>
    </w:p>
    <w:p w:rsidR="00A67622" w:rsidP="00773535" w:rsidRDefault="00F3582C">
      <w:pPr>
        <w:rPr>
          <w:color w:val="auto"/>
          <w:shd w:val="clear" w:color="auto" w:fill="FFFFFF"/>
        </w:rPr>
      </w:pPr>
      <w:r w:rsidRPr="001A41DB">
        <w:rPr>
          <w:color w:val="auto"/>
          <w:shd w:val="clear" w:color="auto" w:fill="FFFFFF"/>
        </w:rPr>
        <w:t>1.</w:t>
      </w:r>
      <w:r w:rsidR="00595B66">
        <w:rPr>
          <w:color w:val="auto"/>
          <w:shd w:val="clear" w:color="auto" w:fill="FFFFFF"/>
        </w:rPr>
        <w:t xml:space="preserve"> </w:t>
      </w:r>
      <w:r w:rsidR="00471092">
        <w:rPr>
          <w:color w:val="auto"/>
        </w:rPr>
        <w:t>Primorsko-goranska županija, Grad Rijeka, Upravni odjel za komunalni sustav i promet, Odsjek za prometno redarstvo,</w:t>
      </w:r>
      <w:r w:rsidR="00F4462B">
        <w:rPr>
          <w:color w:val="auto"/>
          <w:shd w:val="clear" w:color="auto" w:fill="FFFFFF"/>
        </w:rPr>
        <w:t xml:space="preserve"> </w:t>
      </w:r>
      <w:r w:rsidRPr="001A41DB">
        <w:rPr>
          <w:color w:val="auto"/>
          <w:shd w:val="clear" w:color="auto" w:fill="FFFFFF"/>
        </w:rPr>
        <w:t>dostavi</w:t>
      </w:r>
      <w:r w:rsidR="00471092">
        <w:rPr>
          <w:color w:val="auto"/>
          <w:shd w:val="clear" w:color="auto" w:fill="FFFFFF"/>
        </w:rPr>
        <w:t>o</w:t>
      </w:r>
      <w:r w:rsidRPr="001A41DB">
        <w:rPr>
          <w:color w:val="auto"/>
          <w:shd w:val="clear" w:color="auto" w:fill="FFFFFF"/>
        </w:rPr>
        <w:t xml:space="preserve"> je </w:t>
      </w:r>
      <w:r w:rsidR="00471092">
        <w:rPr>
          <w:color w:val="auto"/>
          <w:shd w:val="clear" w:color="auto" w:fill="FFFFFF"/>
        </w:rPr>
        <w:t xml:space="preserve">ovom </w:t>
      </w:r>
      <w:r w:rsidRPr="001A41DB" w:rsidR="00471092">
        <w:rPr>
          <w:color w:val="auto"/>
          <w:shd w:val="clear" w:color="auto" w:fill="FFFFFF"/>
        </w:rPr>
        <w:t xml:space="preserve">sudu </w:t>
      </w:r>
      <w:r w:rsidR="00471092">
        <w:rPr>
          <w:color w:val="auto"/>
          <w:shd w:val="clear" w:color="auto" w:fill="FFFFFF"/>
        </w:rPr>
        <w:t xml:space="preserve">22. kolovoza 2025. </w:t>
      </w:r>
      <w:r w:rsidR="00A67622">
        <w:rPr>
          <w:color w:val="auto"/>
          <w:shd w:val="clear" w:color="auto" w:fill="FFFFFF"/>
        </w:rPr>
        <w:t xml:space="preserve">predmet </w:t>
      </w:r>
      <w:r w:rsidR="00471092">
        <w:rPr>
          <w:color w:val="auto"/>
        </w:rPr>
        <w:t>Klasa:</w:t>
      </w:r>
      <w:r w:rsidRPr="00EE54E0" w:rsidR="00471092">
        <w:rPr>
          <w:color w:val="auto"/>
        </w:rPr>
        <w:t xml:space="preserve"> </w:t>
      </w:r>
      <w:bookmarkStart w:name="_Hlk229874243" w:id="1"/>
      <w:r w:rsidR="00471092">
        <w:rPr>
          <w:color w:val="auto"/>
        </w:rPr>
        <w:t xml:space="preserve">211-01/25-02/1864, </w:t>
      </w:r>
      <w:proofErr w:type="spellStart"/>
      <w:r w:rsidR="00471092">
        <w:rPr>
          <w:color w:val="auto"/>
        </w:rPr>
        <w:t>Urbroj</w:t>
      </w:r>
      <w:proofErr w:type="spellEnd"/>
      <w:r w:rsidR="00471092">
        <w:rPr>
          <w:color w:val="auto"/>
        </w:rPr>
        <w:t xml:space="preserve">: 2170-1-07-04-25-5 </w:t>
      </w:r>
      <w:bookmarkEnd w:id="1"/>
      <w:r w:rsidR="00A67622">
        <w:rPr>
          <w:color w:val="auto"/>
          <w:shd w:val="clear" w:color="auto" w:fill="FFFFFF"/>
        </w:rPr>
        <w:t>povodom prigovora okrivljen</w:t>
      </w:r>
      <w:r w:rsidR="00222AE4">
        <w:rPr>
          <w:color w:val="auto"/>
          <w:shd w:val="clear" w:color="auto" w:fill="FFFFFF"/>
        </w:rPr>
        <w:t>ice</w:t>
      </w:r>
      <w:r w:rsidR="002024C0">
        <w:rPr>
          <w:color w:val="auto"/>
          <w:shd w:val="clear" w:color="auto" w:fill="FFFFFF"/>
        </w:rPr>
        <w:t xml:space="preserve"> </w:t>
      </w:r>
      <w:r w:rsidR="00A67622">
        <w:rPr>
          <w:color w:val="auto"/>
          <w:shd w:val="clear" w:color="auto" w:fill="FFFFFF"/>
        </w:rPr>
        <w:t>na</w:t>
      </w:r>
      <w:r w:rsidR="00195A22">
        <w:rPr>
          <w:color w:val="auto"/>
          <w:shd w:val="clear" w:color="auto" w:fill="FFFFFF"/>
        </w:rPr>
        <w:t xml:space="preserve"> </w:t>
      </w:r>
      <w:r w:rsidR="00222AE4">
        <w:rPr>
          <w:color w:val="auto"/>
          <w:shd w:val="clear" w:color="auto" w:fill="FFFFFF"/>
        </w:rPr>
        <w:t xml:space="preserve">obavezni </w:t>
      </w:r>
      <w:r w:rsidR="00A67622">
        <w:rPr>
          <w:color w:val="auto"/>
          <w:shd w:val="clear" w:color="auto" w:fill="FFFFFF"/>
        </w:rPr>
        <w:t xml:space="preserve">prekršajni nalog </w:t>
      </w:r>
      <w:r w:rsidR="00222AE4">
        <w:rPr>
          <w:color w:val="auto"/>
        </w:rPr>
        <w:t xml:space="preserve">Klasa: 211-01/25-02/1864, </w:t>
      </w:r>
      <w:proofErr w:type="spellStart"/>
      <w:r w:rsidR="00222AE4">
        <w:rPr>
          <w:color w:val="auto"/>
        </w:rPr>
        <w:t>Urbroj</w:t>
      </w:r>
      <w:proofErr w:type="spellEnd"/>
      <w:r w:rsidR="00222AE4">
        <w:rPr>
          <w:color w:val="auto"/>
        </w:rPr>
        <w:t>: 2170-1-07-04-25-5 od 20. kolovoza 2025.</w:t>
      </w:r>
      <w:r w:rsidRPr="006D32A5" w:rsidR="00222AE4">
        <w:rPr>
          <w:color w:val="auto"/>
        </w:rPr>
        <w:t>,</w:t>
      </w:r>
      <w:r w:rsidRPr="00773535" w:rsidR="00773535">
        <w:rPr>
          <w:color w:val="auto"/>
          <w:shd w:val="clear" w:color="auto" w:fill="FFFFFF"/>
        </w:rPr>
        <w:t xml:space="preserve"> </w:t>
      </w:r>
      <w:r w:rsidR="00A67622">
        <w:rPr>
          <w:color w:val="auto"/>
          <w:shd w:val="clear" w:color="auto" w:fill="FFFFFF"/>
        </w:rPr>
        <w:t>radi počinjenja prekršaja iz čl. 229. stavak  7. ZSPC</w:t>
      </w:r>
      <w:r w:rsidR="00222AE4">
        <w:rPr>
          <w:color w:val="auto"/>
          <w:shd w:val="clear" w:color="auto" w:fill="FFFFFF"/>
        </w:rPr>
        <w:t>-a</w:t>
      </w:r>
      <w:r w:rsidR="00A67622">
        <w:rPr>
          <w:color w:val="auto"/>
          <w:shd w:val="clear" w:color="auto" w:fill="FFFFFF"/>
        </w:rPr>
        <w:t>.</w:t>
      </w:r>
    </w:p>
    <w:p w:rsidRPr="001A41DB" w:rsidR="00E56F53" w:rsidP="00F3582C" w:rsidRDefault="00E56F53">
      <w:pPr>
        <w:rPr>
          <w:color w:val="auto"/>
        </w:rPr>
      </w:pPr>
    </w:p>
    <w:p w:rsidR="00142BFB" w:rsidP="00142BFB" w:rsidRDefault="00E56F53">
      <w:r w:rsidRPr="001A41DB">
        <w:rPr>
          <w:color w:val="auto"/>
        </w:rPr>
        <w:t>2.</w:t>
      </w:r>
      <w:r w:rsidR="00595B66">
        <w:rPr>
          <w:color w:val="auto"/>
        </w:rPr>
        <w:t xml:space="preserve"> </w:t>
      </w:r>
      <w:r w:rsidR="00773535">
        <w:rPr>
          <w:color w:val="auto"/>
        </w:rPr>
        <w:t xml:space="preserve">Postupajući po navedenom </w:t>
      </w:r>
      <w:r w:rsidR="00D15C10">
        <w:rPr>
          <w:color w:val="auto"/>
        </w:rPr>
        <w:t>prigovoru, sud je</w:t>
      </w:r>
      <w:r w:rsidR="00E01ED7">
        <w:rPr>
          <w:color w:val="auto"/>
        </w:rPr>
        <w:t xml:space="preserve"> zakazao ročište </w:t>
      </w:r>
      <w:r w:rsidR="00823878">
        <w:rPr>
          <w:color w:val="auto"/>
        </w:rPr>
        <w:t>13. svibnja 2026</w:t>
      </w:r>
      <w:r w:rsidR="00E01ED7">
        <w:rPr>
          <w:color w:val="auto"/>
        </w:rPr>
        <w:t xml:space="preserve">., </w:t>
      </w:r>
      <w:r w:rsidR="00142BFB">
        <w:rPr>
          <w:color w:val="auto"/>
        </w:rPr>
        <w:t xml:space="preserve">stavio izvan snage pobijani obavezni prekršajni nalog </w:t>
      </w:r>
      <w:r w:rsidR="00142BFB">
        <w:t>te proveo žurni postupak u smislu članka 244. stavak 1. i članka 221. stavak 1. točka 6. PZ-a, a u odsutnosti uredno pozvanog okrivljenika.</w:t>
      </w:r>
    </w:p>
    <w:p w:rsidR="00507557" w:rsidP="00142BFB" w:rsidRDefault="00507557"/>
    <w:p w:rsidR="00507557" w:rsidP="00507557" w:rsidRDefault="00507557">
      <w:r>
        <w:t>3. U svom prigovoru od 11. lipnja 2025. okrivljenica je navela da se ne osjeća krivom za prekršaj za koji ju se tereti; da kritičnog dana nije imala gdje parkirati u Ulici Matije Gupca gdje inače stanuje, a da je poštu zaprimila tek 9. lipnja 2025. Kako je bila na operaciji , a i zbog radova u ulici da joj je bilo potrebno da joj vozilo bude što bliže kući za koje parkiralište da inače plaća mjesečnu kartu. Moli da se prigovor uvaži i da joj se kazna maksimalno ublaži s obzirom na bolest i njena primanja.</w:t>
      </w:r>
    </w:p>
    <w:p w:rsidR="00507557" w:rsidP="00507557" w:rsidRDefault="00507557"/>
    <w:p w:rsidR="00507557" w:rsidP="00507557" w:rsidRDefault="00507557">
      <w:r>
        <w:t xml:space="preserve">4. </w:t>
      </w:r>
      <w:r>
        <w:rPr>
          <w:color w:val="auto"/>
        </w:rPr>
        <w:t xml:space="preserve">Tijekom postupka sud je izveo dokaz čitanjem isprava prisutnih u spisu: obavijest o počinjenom prekršaju Klasa: 211-01/25-02/1864, </w:t>
      </w:r>
      <w:proofErr w:type="spellStart"/>
      <w:r>
        <w:rPr>
          <w:color w:val="auto"/>
        </w:rPr>
        <w:t>Urbroj</w:t>
      </w:r>
      <w:proofErr w:type="spellEnd"/>
      <w:r>
        <w:rPr>
          <w:color w:val="auto"/>
        </w:rPr>
        <w:t xml:space="preserve">: 2170-1-07-04-25-5 od 26. ožujka 2025.(list 5 spisa), izvještaj o počinjenom prekršaju od 22. veljače 2025. sa </w:t>
      </w:r>
      <w:r>
        <w:rPr>
          <w:color w:val="auto"/>
        </w:rPr>
        <w:lastRenderedPageBreak/>
        <w:t xml:space="preserve">fotografijama vozila kojim je počinjen prekršaj (list 7-8 spisa), </w:t>
      </w:r>
      <w:r>
        <w:t>potpisana dostavnica za obavijest o počinjenom prekršaju (uz list 5 spisa), potpisana dostavnica za obavezni prekršajni nalog (uz list 3 spisa) te izvadak iz prekršajne evidencije Ministarstva pravosuđa, uprave i digitalne transformacije za okrivljenicu (list 13 spisa).</w:t>
      </w:r>
    </w:p>
    <w:p w:rsidR="00507557" w:rsidP="00507557" w:rsidRDefault="00507557"/>
    <w:p w:rsidR="00507557" w:rsidP="00507557" w:rsidRDefault="00507557">
      <w:pPr>
        <w:rPr>
          <w:bCs/>
          <w:color w:val="auto"/>
        </w:rPr>
      </w:pPr>
      <w:r>
        <w:t xml:space="preserve">5. </w:t>
      </w:r>
      <w:r>
        <w:rPr>
          <w:color w:val="auto"/>
        </w:rPr>
        <w:t>Iz obavijesti</w:t>
      </w:r>
      <w:r w:rsidRPr="00FF37D3">
        <w:rPr>
          <w:bCs/>
          <w:color w:val="auto"/>
        </w:rPr>
        <w:t xml:space="preserve"> </w:t>
      </w:r>
      <w:r>
        <w:rPr>
          <w:bCs/>
          <w:color w:val="auto"/>
        </w:rPr>
        <w:t xml:space="preserve">o počinjenom prekršaju </w:t>
      </w:r>
      <w:r>
        <w:rPr>
          <w:color w:val="auto"/>
        </w:rPr>
        <w:t xml:space="preserve">Klasa: 211-01/25-02/1864, </w:t>
      </w:r>
      <w:proofErr w:type="spellStart"/>
      <w:r>
        <w:rPr>
          <w:color w:val="auto"/>
        </w:rPr>
        <w:t>Urbroj</w:t>
      </w:r>
      <w:proofErr w:type="spellEnd"/>
      <w:r>
        <w:rPr>
          <w:color w:val="auto"/>
        </w:rPr>
        <w:t xml:space="preserve">: 2170-1-07-04-25-5 od 26. ožujka 2025. </w:t>
      </w:r>
      <w:r>
        <w:rPr>
          <w:bCs/>
          <w:color w:val="auto"/>
        </w:rPr>
        <w:t>sud utvrđuje da je ista naslovljena na Eminu Duraković, Rijeka, Matije Gupca 5, da se istom traži podatak</w:t>
      </w:r>
      <w:r>
        <w:rPr>
          <w:color w:val="auto"/>
        </w:rPr>
        <w:t xml:space="preserve"> tko je </w:t>
      </w:r>
      <w:bookmarkStart w:name="_Hlk202204675" w:id="2"/>
      <w:r>
        <w:rPr>
          <w:color w:val="auto"/>
        </w:rPr>
        <w:t xml:space="preserve">22. veljače 2025. u 8:10 sati u mjestu Rijeka, Ulica Matije Gupca 1, kada je počinjen prekršaj iz čl. 82. stavak 4. u svezi sa stavkom 1. točka 11. istog članka ZSPC-a, upravljao vozilom registarske oznake </w:t>
      </w:r>
      <w:bookmarkEnd w:id="2"/>
      <w:r>
        <w:rPr>
          <w:color w:val="auto"/>
        </w:rPr>
        <w:t>RI 6247-D, d</w:t>
      </w:r>
      <w:r>
        <w:rPr>
          <w:bCs/>
          <w:color w:val="auto"/>
        </w:rPr>
        <w:t>ok iz potpisane dostavnice za navedenu obavijest sud utvrđuje da je ista uručena adresatu u prvoj dostavi i da se nečitki skraćeni potpis (paraf) nalazi na mjestu predviđenom za potpis primatelja, a da je kao datum primitka naveden 1. travnja 2025.</w:t>
      </w:r>
    </w:p>
    <w:p w:rsidR="00507557" w:rsidP="00507557" w:rsidRDefault="00507557">
      <w:pPr>
        <w:rPr>
          <w:bCs/>
          <w:color w:val="auto"/>
        </w:rPr>
      </w:pPr>
    </w:p>
    <w:p w:rsidR="00A747EC" w:rsidP="009C3951" w:rsidRDefault="00507557">
      <w:pPr>
        <w:rPr>
          <w:bCs/>
          <w:color w:val="auto"/>
        </w:rPr>
      </w:pPr>
      <w:r>
        <w:rPr>
          <w:bCs/>
          <w:color w:val="auto"/>
        </w:rPr>
        <w:t>5.1. Uvidom u potpisanu dostavnicu za obavezni prekršajni nalog, sud utvrđuje da je isti uručen adresatu Emini Duraković u prvoj dostavi i da se na mjestu predviđenom za potpis primatelja nalazi identičan skraćeni potpis, odnosno paraf, kao i na prethodno opisanoj dostavnici za obavijest o počinjenom prekršaju, a kao datum primitka naveden je 6. lipnja 2025.</w:t>
      </w:r>
    </w:p>
    <w:p w:rsidR="0058346A" w:rsidP="009C3951" w:rsidRDefault="0058346A">
      <w:pPr>
        <w:rPr>
          <w:bCs/>
          <w:color w:val="auto"/>
        </w:rPr>
      </w:pPr>
    </w:p>
    <w:p w:rsidR="00557B9D" w:rsidP="00557B9D" w:rsidRDefault="0058346A">
      <w:pPr>
        <w:rPr>
          <w:color w:val="auto"/>
        </w:rPr>
      </w:pPr>
      <w:r>
        <w:rPr>
          <w:color w:val="auto"/>
        </w:rPr>
        <w:t>6</w:t>
      </w:r>
      <w:r w:rsidR="003645ED">
        <w:rPr>
          <w:color w:val="auto"/>
        </w:rPr>
        <w:t>.</w:t>
      </w:r>
      <w:r w:rsidR="00595B66">
        <w:rPr>
          <w:color w:val="auto"/>
        </w:rPr>
        <w:t xml:space="preserve"> </w:t>
      </w:r>
      <w:r>
        <w:rPr>
          <w:color w:val="auto"/>
        </w:rPr>
        <w:t>Odredbom članka</w:t>
      </w:r>
      <w:r w:rsidR="00557B9D">
        <w:rPr>
          <w:color w:val="auto"/>
        </w:rPr>
        <w:t xml:space="preserve"> 229. stavak 3. ZSPC</w:t>
      </w:r>
      <w:r>
        <w:rPr>
          <w:color w:val="auto"/>
        </w:rPr>
        <w:t>-a propisano je da je</w:t>
      </w:r>
      <w:r w:rsidR="00557B9D">
        <w:rPr>
          <w:color w:val="auto"/>
        </w:rPr>
        <w:t xml:space="preserve"> v</w:t>
      </w:r>
      <w:r w:rsidRPr="00980AC1" w:rsidR="00557B9D">
        <w:rPr>
          <w:color w:val="auto"/>
        </w:rPr>
        <w:t>lasnik vozila</w:t>
      </w:r>
      <w:r>
        <w:rPr>
          <w:color w:val="auto"/>
        </w:rPr>
        <w:t>,</w:t>
      </w:r>
      <w:r w:rsidRPr="00980AC1" w:rsidR="00557B9D">
        <w:rPr>
          <w:color w:val="auto"/>
        </w:rPr>
        <w:t xml:space="preserve"> odnosno korisnik</w:t>
      </w:r>
      <w:r>
        <w:rPr>
          <w:color w:val="auto"/>
        </w:rPr>
        <w:t>,</w:t>
      </w:r>
      <w:r w:rsidRPr="00980AC1" w:rsidR="00557B9D">
        <w:rPr>
          <w:color w:val="auto"/>
        </w:rPr>
        <w:t xml:space="preserve"> dužan na zahtjev policijskog službenika ili službene osobe jedinice lokalne samouprave koja obavlja poslove iz članka 5. stavka 4. ovoga Zakona, dati vjerodostojan podatak o osobi koja je upravljala vozilom u vrijeme počinjenja prekršaja, a pritom se dostava podataka o više osoba koje su upravljale vozilom u vrijeme počinjenja prekršaja ne smatra dostavom vjerodostojnih podataka o identitetu osobe kojoj je dao vozilo na upravljanje.</w:t>
      </w:r>
    </w:p>
    <w:p w:rsidR="00557B9D" w:rsidP="00557B9D" w:rsidRDefault="00557B9D">
      <w:pPr>
        <w:ind w:firstLine="708"/>
        <w:rPr>
          <w:color w:val="auto"/>
        </w:rPr>
      </w:pPr>
    </w:p>
    <w:p w:rsidR="00557B9D" w:rsidP="00557B9D" w:rsidRDefault="0058346A">
      <w:pPr>
        <w:rPr>
          <w:color w:val="auto"/>
        </w:rPr>
      </w:pPr>
      <w:r>
        <w:rPr>
          <w:color w:val="auto"/>
        </w:rPr>
        <w:t>6</w:t>
      </w:r>
      <w:r w:rsidR="00557B9D">
        <w:rPr>
          <w:color w:val="auto"/>
        </w:rPr>
        <w:t>.1. Sukladno čl</w:t>
      </w:r>
      <w:r>
        <w:rPr>
          <w:color w:val="auto"/>
        </w:rPr>
        <w:t>anku</w:t>
      </w:r>
      <w:r w:rsidR="00557B9D">
        <w:rPr>
          <w:color w:val="auto"/>
        </w:rPr>
        <w:t xml:space="preserve"> 229. stavak 7. ZSPC</w:t>
      </w:r>
      <w:r>
        <w:rPr>
          <w:color w:val="auto"/>
        </w:rPr>
        <w:t>-a</w:t>
      </w:r>
      <w:r w:rsidR="00557B9D">
        <w:rPr>
          <w:color w:val="auto"/>
        </w:rPr>
        <w:t xml:space="preserve"> n</w:t>
      </w:r>
      <w:r w:rsidRPr="00980AC1" w:rsidR="00557B9D">
        <w:rPr>
          <w:color w:val="auto"/>
        </w:rPr>
        <w:t>ovčanom kaznom u iznosu od 660,00 do 1990,00 eura kaznit će se za prekršaj vlasnik vozila ili odgovorna osoba u pravnoj osobi odnosno korisnik vozila ako, u roku od 15 dana, ne da vjerodostojan podatak o osobi koja je upravljala vozilom u vrijeme počinjenja prekršaja.</w:t>
      </w:r>
    </w:p>
    <w:p w:rsidR="00557B9D" w:rsidP="00557B9D" w:rsidRDefault="00557B9D">
      <w:pPr>
        <w:ind w:firstLine="708"/>
        <w:rPr>
          <w:color w:val="auto"/>
        </w:rPr>
      </w:pPr>
    </w:p>
    <w:p w:rsidR="00557B9D" w:rsidP="00557B9D" w:rsidRDefault="00B911D5">
      <w:pPr>
        <w:rPr>
          <w:color w:val="auto"/>
        </w:rPr>
      </w:pPr>
      <w:r>
        <w:rPr>
          <w:color w:val="auto"/>
        </w:rPr>
        <w:t>7</w:t>
      </w:r>
      <w:r w:rsidR="00FD6EC6">
        <w:rPr>
          <w:color w:val="auto"/>
        </w:rPr>
        <w:t xml:space="preserve">. Sukladno takvim utvrđenjima, </w:t>
      </w:r>
      <w:r w:rsidR="00557B9D">
        <w:rPr>
          <w:color w:val="auto"/>
        </w:rPr>
        <w:t xml:space="preserve">sud zaključuje da </w:t>
      </w:r>
      <w:r w:rsidR="00C12A81">
        <w:rPr>
          <w:color w:val="auto"/>
        </w:rPr>
        <w:t xml:space="preserve">je </w:t>
      </w:r>
      <w:r w:rsidR="003517DB">
        <w:rPr>
          <w:color w:val="auto"/>
        </w:rPr>
        <w:t>okrivljen</w:t>
      </w:r>
      <w:r>
        <w:rPr>
          <w:color w:val="auto"/>
        </w:rPr>
        <w:t>ica,</w:t>
      </w:r>
      <w:r w:rsidR="003517DB">
        <w:rPr>
          <w:color w:val="auto"/>
        </w:rPr>
        <w:t xml:space="preserve"> </w:t>
      </w:r>
      <w:r w:rsidR="00C12A81">
        <w:rPr>
          <w:color w:val="auto"/>
        </w:rPr>
        <w:t xml:space="preserve">kao vlasnik vozila </w:t>
      </w:r>
      <w:r w:rsidR="003517DB">
        <w:rPr>
          <w:color w:val="auto"/>
        </w:rPr>
        <w:t xml:space="preserve">registarske oznake </w:t>
      </w:r>
      <w:r>
        <w:rPr>
          <w:color w:val="auto"/>
        </w:rPr>
        <w:t>RI 6247-D</w:t>
      </w:r>
      <w:r w:rsidR="002E442C">
        <w:rPr>
          <w:color w:val="auto"/>
        </w:rPr>
        <w:t>,</w:t>
      </w:r>
      <w:r w:rsidR="003517DB">
        <w:rPr>
          <w:color w:val="auto"/>
        </w:rPr>
        <w:t xml:space="preserve"> </w:t>
      </w:r>
      <w:r>
        <w:rPr>
          <w:color w:val="auto"/>
        </w:rPr>
        <w:t>1. travnja 2025</w:t>
      </w:r>
      <w:r w:rsidR="003D3AAB">
        <w:rPr>
          <w:color w:val="auto"/>
        </w:rPr>
        <w:t>.</w:t>
      </w:r>
      <w:r w:rsidR="00557B9D">
        <w:rPr>
          <w:color w:val="auto"/>
        </w:rPr>
        <w:t xml:space="preserve"> zaprimi</w:t>
      </w:r>
      <w:r w:rsidR="00A415D9">
        <w:rPr>
          <w:color w:val="auto"/>
        </w:rPr>
        <w:t>la</w:t>
      </w:r>
      <w:r w:rsidR="00557B9D">
        <w:rPr>
          <w:color w:val="auto"/>
        </w:rPr>
        <w:t xml:space="preserve"> obavijest o počinjenom prekršaju te da u ostavljenom roku od 15 dana nije dostavi</w:t>
      </w:r>
      <w:r w:rsidR="00A415D9">
        <w:rPr>
          <w:color w:val="auto"/>
        </w:rPr>
        <w:t>la</w:t>
      </w:r>
      <w:r w:rsidR="00557B9D">
        <w:rPr>
          <w:color w:val="auto"/>
        </w:rPr>
        <w:t xml:space="preserve"> vjerodostojan podatak o tome tko je </w:t>
      </w:r>
      <w:r>
        <w:rPr>
          <w:color w:val="auto"/>
        </w:rPr>
        <w:t>22. veljače 2025</w:t>
      </w:r>
      <w:r w:rsidR="00A415D9">
        <w:rPr>
          <w:color w:val="auto"/>
        </w:rPr>
        <w:t xml:space="preserve">. u </w:t>
      </w:r>
      <w:r>
        <w:rPr>
          <w:color w:val="auto"/>
        </w:rPr>
        <w:t>8:10</w:t>
      </w:r>
      <w:r w:rsidR="00A415D9">
        <w:rPr>
          <w:color w:val="auto"/>
        </w:rPr>
        <w:t xml:space="preserve"> sati u mjestu Rijeka, </w:t>
      </w:r>
      <w:r>
        <w:rPr>
          <w:color w:val="auto"/>
        </w:rPr>
        <w:t>Ulica Matije Gupca 1</w:t>
      </w:r>
      <w:r w:rsidR="00A415D9">
        <w:rPr>
          <w:color w:val="auto"/>
        </w:rPr>
        <w:t xml:space="preserve"> kada je počinjen prekršaj iz čl. 82. stavak 4. u svezi sa stavkom 1. točka </w:t>
      </w:r>
      <w:r>
        <w:rPr>
          <w:color w:val="auto"/>
        </w:rPr>
        <w:t>11</w:t>
      </w:r>
      <w:r w:rsidR="00A415D9">
        <w:rPr>
          <w:color w:val="auto"/>
        </w:rPr>
        <w:t xml:space="preserve">. istog članka ZSPC-a upravljao vozilom registarske oznake </w:t>
      </w:r>
      <w:r>
        <w:rPr>
          <w:color w:val="auto"/>
        </w:rPr>
        <w:t>RI 6247-D</w:t>
      </w:r>
      <w:r w:rsidR="005B798E">
        <w:rPr>
          <w:color w:val="auto"/>
        </w:rPr>
        <w:t>.</w:t>
      </w:r>
    </w:p>
    <w:p w:rsidR="00167874" w:rsidP="00557B9D" w:rsidRDefault="00167874">
      <w:pPr>
        <w:rPr>
          <w:color w:val="auto"/>
        </w:rPr>
      </w:pPr>
    </w:p>
    <w:p w:rsidR="002C4FDB" w:rsidP="002C4FDB" w:rsidRDefault="00B911D5">
      <w:pPr>
        <w:rPr>
          <w:color w:val="auto"/>
        </w:rPr>
      </w:pPr>
      <w:r>
        <w:rPr>
          <w:color w:val="auto"/>
        </w:rPr>
        <w:t>8</w:t>
      </w:r>
      <w:r w:rsidR="00557B9D">
        <w:rPr>
          <w:color w:val="auto"/>
        </w:rPr>
        <w:t>.</w:t>
      </w:r>
      <w:r w:rsidR="00595B66">
        <w:rPr>
          <w:color w:val="auto"/>
        </w:rPr>
        <w:t xml:space="preserve"> </w:t>
      </w:r>
      <w:r>
        <w:rPr>
          <w:color w:val="auto"/>
        </w:rPr>
        <w:t>Stoga je sud,</w:t>
      </w:r>
      <w:r w:rsidR="001A3EB7">
        <w:rPr>
          <w:color w:val="auto"/>
        </w:rPr>
        <w:t xml:space="preserve"> </w:t>
      </w:r>
      <w:r w:rsidR="007E6983">
        <w:rPr>
          <w:color w:val="auto"/>
        </w:rPr>
        <w:t xml:space="preserve">savjesno cijeneći svaki dokaz pojedinačno i u svezi s ostalim dokazima, </w:t>
      </w:r>
      <w:r w:rsidRPr="006F5DD7" w:rsidR="00557B9D">
        <w:rPr>
          <w:color w:val="auto"/>
        </w:rPr>
        <w:t>nedvojbeno utvrdio da je okrivljen</w:t>
      </w:r>
      <w:r>
        <w:rPr>
          <w:color w:val="auto"/>
        </w:rPr>
        <w:t>ica</w:t>
      </w:r>
      <w:r w:rsidRPr="006F5DD7" w:rsidR="00557B9D">
        <w:rPr>
          <w:color w:val="auto"/>
        </w:rPr>
        <w:t xml:space="preserve"> počini</w:t>
      </w:r>
      <w:r w:rsidR="00A415D9">
        <w:rPr>
          <w:color w:val="auto"/>
        </w:rPr>
        <w:t>la</w:t>
      </w:r>
      <w:r w:rsidRPr="006F5DD7" w:rsidR="00557B9D">
        <w:rPr>
          <w:color w:val="auto"/>
        </w:rPr>
        <w:t xml:space="preserve"> djelo prekršaja koje </w:t>
      </w:r>
      <w:r w:rsidR="00A415D9">
        <w:rPr>
          <w:color w:val="auto"/>
        </w:rPr>
        <w:t xml:space="preserve">joj </w:t>
      </w:r>
      <w:r w:rsidRPr="006F5DD7" w:rsidR="00557B9D">
        <w:rPr>
          <w:color w:val="auto"/>
        </w:rPr>
        <w:t xml:space="preserve">se stavlja na teret, tj. kao </w:t>
      </w:r>
      <w:r w:rsidR="0078198E">
        <w:rPr>
          <w:color w:val="auto"/>
        </w:rPr>
        <w:t xml:space="preserve">vlasnik </w:t>
      </w:r>
      <w:r w:rsidRPr="006F5DD7" w:rsidR="00557B9D">
        <w:rPr>
          <w:color w:val="auto"/>
        </w:rPr>
        <w:t>vozila</w:t>
      </w:r>
      <w:r w:rsidR="006A64BE">
        <w:rPr>
          <w:color w:val="auto"/>
        </w:rPr>
        <w:t xml:space="preserve"> na zahtjev nadležnog tijela </w:t>
      </w:r>
      <w:r w:rsidRPr="006F5DD7" w:rsidR="00557B9D">
        <w:rPr>
          <w:color w:val="auto"/>
        </w:rPr>
        <w:t>nije da</w:t>
      </w:r>
      <w:r w:rsidR="00A415D9">
        <w:rPr>
          <w:color w:val="auto"/>
        </w:rPr>
        <w:t>la</w:t>
      </w:r>
      <w:r w:rsidRPr="006F5DD7" w:rsidR="00557B9D">
        <w:rPr>
          <w:color w:val="auto"/>
        </w:rPr>
        <w:t xml:space="preserve"> vjerodostojan </w:t>
      </w:r>
      <w:r w:rsidR="009B25FC">
        <w:rPr>
          <w:color w:val="auto"/>
        </w:rPr>
        <w:t xml:space="preserve">podatak </w:t>
      </w:r>
      <w:r w:rsidRPr="006F5DD7" w:rsidR="00557B9D">
        <w:rPr>
          <w:color w:val="auto"/>
        </w:rPr>
        <w:t>o osobi koja je upravljala vozilom u vrijeme počinjenja prekršaja</w:t>
      </w:r>
      <w:r w:rsidR="007B1D72">
        <w:rPr>
          <w:color w:val="auto"/>
        </w:rPr>
        <w:t xml:space="preserve"> u propisanom roku od 15 dana</w:t>
      </w:r>
      <w:r w:rsidR="00557B9D">
        <w:rPr>
          <w:color w:val="auto"/>
        </w:rPr>
        <w:t>.</w:t>
      </w:r>
      <w:r>
        <w:rPr>
          <w:color w:val="auto"/>
        </w:rPr>
        <w:t xml:space="preserve"> Predmetno iz razloga </w:t>
      </w:r>
      <w:r w:rsidR="002C4FDB">
        <w:rPr>
          <w:color w:val="auto"/>
        </w:rPr>
        <w:t xml:space="preserve">što </w:t>
      </w:r>
      <w:r>
        <w:rPr>
          <w:color w:val="auto"/>
        </w:rPr>
        <w:t>su potpisi na dostavnicama za obavijest o počinjenom prekršaju i na dostavnici za obavezni prekršajni nalog identični, odnosno nedvojbeno isti</w:t>
      </w:r>
      <w:r w:rsidR="00F65592">
        <w:rPr>
          <w:color w:val="auto"/>
        </w:rPr>
        <w:t>, a kako je okrivljenica podnijela prigovor protiv obaveznog prekršajnog naloga to nema sumnje da je isti zaprimila što ukazuje na to da je potpis na obje dostavnice upravo njen skraćeni potpis.</w:t>
      </w:r>
    </w:p>
    <w:p w:rsidR="0037722B" w:rsidP="002C4FDB" w:rsidRDefault="0037722B">
      <w:pPr>
        <w:rPr>
          <w:color w:val="auto"/>
        </w:rPr>
      </w:pPr>
    </w:p>
    <w:p w:rsidRPr="003F6944" w:rsidR="003F6944" w:rsidP="00BF1D13" w:rsidRDefault="0037722B">
      <w:pPr>
        <w:pStyle w:val="Odlomakpopisa"/>
        <w:ind w:left="0"/>
        <w:rPr>
          <w:color w:val="auto"/>
          <w:shd w:val="clear" w:color="auto" w:fill="FFFFFF"/>
        </w:rPr>
      </w:pPr>
      <w:r>
        <w:rPr>
          <w:color w:val="auto"/>
        </w:rPr>
        <w:t>9</w:t>
      </w:r>
      <w:r w:rsidR="004D6BFD">
        <w:rPr>
          <w:color w:val="auto"/>
        </w:rPr>
        <w:t>.</w:t>
      </w:r>
      <w:r w:rsidR="00595B66">
        <w:rPr>
          <w:color w:val="auto"/>
        </w:rPr>
        <w:t xml:space="preserve"> </w:t>
      </w:r>
      <w:r w:rsidRPr="00D20F81" w:rsidR="00D20F81">
        <w:rPr>
          <w:color w:val="auto"/>
        </w:rPr>
        <w:t xml:space="preserve">Prilikom odlučivanja o vrsti i visini sankcije </w:t>
      </w:r>
      <w:r w:rsidR="007B1D72">
        <w:rPr>
          <w:color w:val="auto"/>
        </w:rPr>
        <w:t>s</w:t>
      </w:r>
      <w:r w:rsidRPr="00D20F81" w:rsidR="00D20F81">
        <w:rPr>
          <w:color w:val="auto"/>
        </w:rPr>
        <w:t>ud je vodio računa o postojanju svih</w:t>
      </w:r>
      <w:r w:rsidR="00D20F81">
        <w:rPr>
          <w:color w:val="auto"/>
        </w:rPr>
        <w:t xml:space="preserve"> </w:t>
      </w:r>
      <w:r w:rsidRPr="00D20F81" w:rsidR="00D20F81">
        <w:rPr>
          <w:color w:val="auto"/>
        </w:rPr>
        <w:t>relevantnih okolnosti koje je utvrdio, a koje su bitne za individualizaciju kazne</w:t>
      </w:r>
      <w:r w:rsidR="005B798E">
        <w:rPr>
          <w:color w:val="auto"/>
        </w:rPr>
        <w:t xml:space="preserve">. </w:t>
      </w:r>
      <w:r w:rsidRPr="003E2E74" w:rsidR="002C4FDB">
        <w:rPr>
          <w:color w:val="auto"/>
        </w:rPr>
        <w:t>Otegotne okolnosti sud nije našao,</w:t>
      </w:r>
      <w:r w:rsidR="002C4FDB">
        <w:rPr>
          <w:color w:val="auto"/>
        </w:rPr>
        <w:t xml:space="preserve"> </w:t>
      </w:r>
      <w:r>
        <w:rPr>
          <w:color w:val="auto"/>
        </w:rPr>
        <w:t xml:space="preserve">a </w:t>
      </w:r>
      <w:r w:rsidR="002C4FDB">
        <w:rPr>
          <w:color w:val="auto"/>
        </w:rPr>
        <w:t xml:space="preserve">kao olakotnu okolnost </w:t>
      </w:r>
      <w:r>
        <w:rPr>
          <w:color w:val="auto"/>
        </w:rPr>
        <w:t>cijenio je činjenicu</w:t>
      </w:r>
      <w:r w:rsidR="002C4FDB">
        <w:rPr>
          <w:color w:val="auto"/>
        </w:rPr>
        <w:t xml:space="preserve"> da okrivljen</w:t>
      </w:r>
      <w:r>
        <w:rPr>
          <w:color w:val="auto"/>
        </w:rPr>
        <w:t>ica</w:t>
      </w:r>
      <w:r w:rsidR="002C4FDB">
        <w:rPr>
          <w:color w:val="auto"/>
        </w:rPr>
        <w:t xml:space="preserve"> u prethodne tri godine nije pravomoćno prekršajno kažnjavan</w:t>
      </w:r>
      <w:r w:rsidR="00A415D9">
        <w:rPr>
          <w:color w:val="auto"/>
        </w:rPr>
        <w:t>a</w:t>
      </w:r>
      <w:r w:rsidR="00B64404">
        <w:rPr>
          <w:color w:val="auto"/>
        </w:rPr>
        <w:t xml:space="preserve"> </w:t>
      </w:r>
      <w:r w:rsidR="00A415D9">
        <w:rPr>
          <w:color w:val="auto"/>
        </w:rPr>
        <w:t>uopće</w:t>
      </w:r>
      <w:r w:rsidR="002C4FDB">
        <w:rPr>
          <w:color w:val="auto"/>
        </w:rPr>
        <w:t xml:space="preserve">, </w:t>
      </w:r>
      <w:r w:rsidRPr="003E2E74" w:rsidR="002C4FDB">
        <w:rPr>
          <w:color w:val="auto"/>
        </w:rPr>
        <w:t>dok je kao naročito olakotn</w:t>
      </w:r>
      <w:r>
        <w:rPr>
          <w:color w:val="auto"/>
        </w:rPr>
        <w:t>u</w:t>
      </w:r>
      <w:r w:rsidRPr="003E2E74" w:rsidR="002C4FDB">
        <w:rPr>
          <w:color w:val="auto"/>
        </w:rPr>
        <w:t xml:space="preserve"> okolnost na strani okrivljen</w:t>
      </w:r>
      <w:r>
        <w:rPr>
          <w:color w:val="auto"/>
        </w:rPr>
        <w:t>ice</w:t>
      </w:r>
      <w:r w:rsidRPr="003E2E74" w:rsidR="002C4FDB">
        <w:rPr>
          <w:color w:val="auto"/>
        </w:rPr>
        <w:t xml:space="preserve"> uzeo u obzir </w:t>
      </w:r>
      <w:r w:rsidRPr="009A61A9" w:rsidR="002C4FDB">
        <w:rPr>
          <w:color w:val="auto"/>
        </w:rPr>
        <w:t xml:space="preserve">da počinjenim prekršajem u ovom predmetu, kao i temeljnim prekršajem iz čl. </w:t>
      </w:r>
      <w:r w:rsidR="00A415D9">
        <w:rPr>
          <w:color w:val="auto"/>
        </w:rPr>
        <w:t>82</w:t>
      </w:r>
      <w:r w:rsidRPr="009A61A9" w:rsidR="002C4FDB">
        <w:rPr>
          <w:color w:val="auto"/>
        </w:rPr>
        <w:t xml:space="preserve">. stavak </w:t>
      </w:r>
      <w:r w:rsidR="00A415D9">
        <w:rPr>
          <w:color w:val="auto"/>
        </w:rPr>
        <w:t>4</w:t>
      </w:r>
      <w:r w:rsidRPr="009A61A9" w:rsidR="002C4FDB">
        <w:rPr>
          <w:color w:val="auto"/>
        </w:rPr>
        <w:t>.</w:t>
      </w:r>
      <w:r w:rsidR="00A415D9">
        <w:rPr>
          <w:color w:val="auto"/>
        </w:rPr>
        <w:t xml:space="preserve"> u svezi sa stavkom 1. točka </w:t>
      </w:r>
      <w:r>
        <w:rPr>
          <w:color w:val="auto"/>
        </w:rPr>
        <w:t>11</w:t>
      </w:r>
      <w:r w:rsidR="00A415D9">
        <w:rPr>
          <w:color w:val="auto"/>
        </w:rPr>
        <w:t>.</w:t>
      </w:r>
      <w:r w:rsidRPr="009A61A9" w:rsidR="002C4FDB">
        <w:rPr>
          <w:color w:val="auto"/>
        </w:rPr>
        <w:t xml:space="preserve"> ZSPC-a nije počinjena nikakva materijalna šteta</w:t>
      </w:r>
      <w:r w:rsidR="002C4FDB">
        <w:rPr>
          <w:color w:val="auto"/>
        </w:rPr>
        <w:t>.</w:t>
      </w:r>
      <w:r w:rsidR="00BF1D13">
        <w:rPr>
          <w:color w:val="auto"/>
        </w:rPr>
        <w:t xml:space="preserve"> </w:t>
      </w:r>
      <w:r w:rsidRPr="00FC3549" w:rsidR="002C4FDB">
        <w:rPr>
          <w:color w:val="auto"/>
        </w:rPr>
        <w:t>Stoga je okrivljen</w:t>
      </w:r>
      <w:r>
        <w:rPr>
          <w:color w:val="auto"/>
        </w:rPr>
        <w:t>ici</w:t>
      </w:r>
      <w:r w:rsidRPr="00FC3549" w:rsidR="002C4FDB">
        <w:rPr>
          <w:color w:val="auto"/>
        </w:rPr>
        <w:t xml:space="preserve">, primjenom odredbi čl. 37. stavak 3. točka 1. i čl. 33. stavak </w:t>
      </w:r>
      <w:r w:rsidR="002C4FDB">
        <w:rPr>
          <w:color w:val="auto"/>
        </w:rPr>
        <w:t>3.</w:t>
      </w:r>
      <w:r w:rsidRPr="00FC3549" w:rsidR="002C4FDB">
        <w:rPr>
          <w:color w:val="auto"/>
        </w:rPr>
        <w:t xml:space="preserve"> PZ-a, za počinjeni prekršaj </w:t>
      </w:r>
      <w:r w:rsidR="002C4FDB">
        <w:rPr>
          <w:color w:val="auto"/>
        </w:rPr>
        <w:t xml:space="preserve">sud </w:t>
      </w:r>
      <w:r w:rsidRPr="00FC3549" w:rsidR="002C4FDB">
        <w:rPr>
          <w:color w:val="auto"/>
        </w:rPr>
        <w:t>odmjerio novčanu kaznu ispod posebnog minimuma novčane kazne propisane za predmetni prekršaj, jer sud smatra da se obzirom na postojanje takvih, naročitih olakotnih okolnosti, svrha kažnjavanja može postići i blažom kaznom</w:t>
      </w:r>
      <w:r w:rsidR="00BF1D13">
        <w:rPr>
          <w:color w:val="auto"/>
        </w:rPr>
        <w:t xml:space="preserve">, koja će </w:t>
      </w:r>
      <w:r w:rsidRPr="003F6944" w:rsidR="003F6944">
        <w:rPr>
          <w:color w:val="auto"/>
          <w:shd w:val="clear" w:color="auto" w:fill="FFFFFF"/>
        </w:rPr>
        <w:t>preventivno djelovati na okrivljen</w:t>
      </w:r>
      <w:r>
        <w:rPr>
          <w:color w:val="auto"/>
          <w:shd w:val="clear" w:color="auto" w:fill="FFFFFF"/>
        </w:rPr>
        <w:t>icu</w:t>
      </w:r>
      <w:r w:rsidRPr="003F6944" w:rsidR="003F6944">
        <w:rPr>
          <w:color w:val="auto"/>
          <w:shd w:val="clear" w:color="auto" w:fill="FFFFFF"/>
        </w:rPr>
        <w:t xml:space="preserve"> da ubuduće </w:t>
      </w:r>
      <w:r w:rsidR="003F6944">
        <w:rPr>
          <w:color w:val="auto"/>
          <w:shd w:val="clear" w:color="auto" w:fill="FFFFFF"/>
        </w:rPr>
        <w:t xml:space="preserve">više pažnje posvećuje </w:t>
      </w:r>
      <w:r w:rsidR="00BF1D13">
        <w:rPr>
          <w:color w:val="auto"/>
          <w:shd w:val="clear" w:color="auto" w:fill="FFFFFF"/>
        </w:rPr>
        <w:t xml:space="preserve">zahtjevima nadležnih tijela, kao i </w:t>
      </w:r>
      <w:r w:rsidR="003F6944">
        <w:rPr>
          <w:color w:val="auto"/>
          <w:shd w:val="clear" w:color="auto" w:fill="FFFFFF"/>
        </w:rPr>
        <w:t>kad upravlja vozilom u prometu, da poštuje pravila prometa</w:t>
      </w:r>
      <w:r w:rsidR="00E208C1">
        <w:rPr>
          <w:color w:val="auto"/>
          <w:shd w:val="clear" w:color="auto" w:fill="FFFFFF"/>
        </w:rPr>
        <w:t xml:space="preserve"> i</w:t>
      </w:r>
      <w:r w:rsidR="003F6944">
        <w:rPr>
          <w:color w:val="auto"/>
          <w:shd w:val="clear" w:color="auto" w:fill="FFFFFF"/>
        </w:rPr>
        <w:t xml:space="preserve"> pravni sustav</w:t>
      </w:r>
      <w:r w:rsidR="00E208C1">
        <w:rPr>
          <w:color w:val="auto"/>
          <w:shd w:val="clear" w:color="auto" w:fill="FFFFFF"/>
        </w:rPr>
        <w:t xml:space="preserve">, te </w:t>
      </w:r>
      <w:r>
        <w:rPr>
          <w:color w:val="auto"/>
          <w:shd w:val="clear" w:color="auto" w:fill="FFFFFF"/>
        </w:rPr>
        <w:t xml:space="preserve">da </w:t>
      </w:r>
      <w:r w:rsidRPr="003F6944" w:rsidR="003F6944">
        <w:rPr>
          <w:color w:val="auto"/>
          <w:shd w:val="clear" w:color="auto" w:fill="FFFFFF"/>
        </w:rPr>
        <w:t>ne čini više prekršaja.</w:t>
      </w:r>
    </w:p>
    <w:p w:rsidRPr="003F6944" w:rsidR="003F6944" w:rsidP="003F6944" w:rsidRDefault="003F6944">
      <w:pPr>
        <w:rPr>
          <w:color w:val="auto"/>
          <w:shd w:val="clear" w:color="auto" w:fill="FFFFFF"/>
        </w:rPr>
      </w:pPr>
    </w:p>
    <w:p w:rsidRPr="003F6944" w:rsidR="003F6944" w:rsidP="003F6944" w:rsidRDefault="00456F42">
      <w:pPr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t>10</w:t>
      </w:r>
      <w:r w:rsidRPr="003F6944" w:rsidR="003F6944">
        <w:rPr>
          <w:color w:val="auto"/>
          <w:shd w:val="clear" w:color="auto" w:fill="FFFFFF"/>
        </w:rPr>
        <w:t>. Okrivljen</w:t>
      </w:r>
      <w:r>
        <w:rPr>
          <w:color w:val="auto"/>
          <w:shd w:val="clear" w:color="auto" w:fill="FFFFFF"/>
        </w:rPr>
        <w:t>ici</w:t>
      </w:r>
      <w:r w:rsidRPr="003F6944" w:rsidR="003F6944">
        <w:rPr>
          <w:color w:val="auto"/>
          <w:shd w:val="clear" w:color="auto" w:fill="FFFFFF"/>
        </w:rPr>
        <w:t xml:space="preserve"> je dopuštena mogućnost propisana čl</w:t>
      </w:r>
      <w:r>
        <w:rPr>
          <w:color w:val="auto"/>
          <w:shd w:val="clear" w:color="auto" w:fill="FFFFFF"/>
        </w:rPr>
        <w:t>ankom</w:t>
      </w:r>
      <w:r w:rsidRPr="003F6944" w:rsidR="003F6944">
        <w:rPr>
          <w:color w:val="auto"/>
          <w:shd w:val="clear" w:color="auto" w:fill="FFFFFF"/>
        </w:rPr>
        <w:t xml:space="preserve"> 183. stavak 2. PZ-a u svezi s čl</w:t>
      </w:r>
      <w:r>
        <w:rPr>
          <w:color w:val="auto"/>
          <w:shd w:val="clear" w:color="auto" w:fill="FFFFFF"/>
        </w:rPr>
        <w:t>ankom</w:t>
      </w:r>
      <w:r w:rsidRPr="003F6944" w:rsidR="003F6944">
        <w:rPr>
          <w:color w:val="auto"/>
          <w:shd w:val="clear" w:color="auto" w:fill="FFFFFF"/>
        </w:rPr>
        <w:t xml:space="preserve"> 152. stavak 3. istog zakona da će se novčana kazna smatrati u cijelosti plaćena ukoliko u istom roku uplati dvije trećine izrečene novčane kazne.</w:t>
      </w:r>
    </w:p>
    <w:p w:rsidR="00BB662B" w:rsidP="003F6944" w:rsidRDefault="00BB662B"/>
    <w:p w:rsidRPr="008D1F88" w:rsidR="008D1F88" w:rsidP="008D1F88" w:rsidRDefault="003F6944">
      <w:pPr>
        <w:rPr>
          <w:color w:val="auto"/>
          <w:shd w:val="clear" w:color="auto" w:fill="FFFFFF"/>
        </w:rPr>
      </w:pPr>
      <w:r>
        <w:t>1</w:t>
      </w:r>
      <w:r w:rsidR="00CF5CB2">
        <w:t>1</w:t>
      </w:r>
      <w:r>
        <w:t>.</w:t>
      </w:r>
      <w:r w:rsidR="00595B66">
        <w:t xml:space="preserve"> </w:t>
      </w:r>
      <w:r w:rsidRPr="008D1F88" w:rsidR="008D1F88">
        <w:rPr>
          <w:color w:val="auto"/>
          <w:shd w:val="clear" w:color="auto" w:fill="FFFFFF"/>
        </w:rPr>
        <w:t>S obzirom na to da je okrivljen</w:t>
      </w:r>
      <w:r w:rsidR="00CF5CB2">
        <w:rPr>
          <w:color w:val="auto"/>
          <w:shd w:val="clear" w:color="auto" w:fill="FFFFFF"/>
        </w:rPr>
        <w:t>ica</w:t>
      </w:r>
      <w:r w:rsidRPr="008D1F88" w:rsidR="008D1F88">
        <w:rPr>
          <w:color w:val="auto"/>
          <w:shd w:val="clear" w:color="auto" w:fill="FFFFFF"/>
        </w:rPr>
        <w:t xml:space="preserve"> proglašen</w:t>
      </w:r>
      <w:r w:rsidR="00A415D9">
        <w:rPr>
          <w:color w:val="auto"/>
          <w:shd w:val="clear" w:color="auto" w:fill="FFFFFF"/>
        </w:rPr>
        <w:t>a</w:t>
      </w:r>
      <w:r w:rsidRPr="008D1F88" w:rsidR="008D1F88">
        <w:rPr>
          <w:color w:val="auto"/>
          <w:shd w:val="clear" w:color="auto" w:fill="FFFFFF"/>
        </w:rPr>
        <w:t xml:space="preserve"> kriv</w:t>
      </w:r>
      <w:r w:rsidR="00A415D9">
        <w:rPr>
          <w:color w:val="auto"/>
          <w:shd w:val="clear" w:color="auto" w:fill="FFFFFF"/>
        </w:rPr>
        <w:t>om</w:t>
      </w:r>
      <w:r w:rsidRPr="008D1F88" w:rsidR="008D1F88">
        <w:rPr>
          <w:color w:val="auto"/>
          <w:shd w:val="clear" w:color="auto" w:fill="FFFFFF"/>
        </w:rPr>
        <w:t xml:space="preserve">, sud </w:t>
      </w:r>
      <w:r w:rsidR="00A415D9">
        <w:rPr>
          <w:color w:val="auto"/>
          <w:shd w:val="clear" w:color="auto" w:fill="FFFFFF"/>
        </w:rPr>
        <w:t>ju</w:t>
      </w:r>
      <w:r w:rsidRPr="008D1F88" w:rsidR="008D1F88">
        <w:rPr>
          <w:color w:val="auto"/>
          <w:shd w:val="clear" w:color="auto" w:fill="FFFFFF"/>
        </w:rPr>
        <w:t xml:space="preserve"> je obvezao na plaćanje paušalnih troškova prekršajnog postupka u iznosu</w:t>
      </w:r>
      <w:r w:rsidR="00CF5CB2">
        <w:rPr>
          <w:color w:val="auto"/>
          <w:shd w:val="clear" w:color="auto" w:fill="FFFFFF"/>
        </w:rPr>
        <w:t xml:space="preserve"> od 30,00 eura</w:t>
      </w:r>
      <w:r w:rsidRPr="008D1F88" w:rsidR="008D1F88">
        <w:rPr>
          <w:color w:val="auto"/>
          <w:shd w:val="clear" w:color="auto" w:fill="FFFFFF"/>
        </w:rPr>
        <w:t xml:space="preserve"> koji je odmjeren</w:t>
      </w:r>
      <w:r w:rsidR="00A415D9">
        <w:rPr>
          <w:color w:val="auto"/>
          <w:shd w:val="clear" w:color="auto" w:fill="FFFFFF"/>
        </w:rPr>
        <w:t xml:space="preserve"> cijeneći </w:t>
      </w:r>
      <w:r w:rsidR="00B42415">
        <w:rPr>
          <w:color w:val="auto"/>
          <w:shd w:val="clear" w:color="auto" w:fill="FFFFFF"/>
        </w:rPr>
        <w:t>s</w:t>
      </w:r>
      <w:r w:rsidRPr="008D1F88" w:rsidR="00B42415">
        <w:rPr>
          <w:color w:val="auto"/>
          <w:shd w:val="clear" w:color="auto" w:fill="FFFFFF"/>
        </w:rPr>
        <w:t xml:space="preserve">loženost i trajanje </w:t>
      </w:r>
      <w:r w:rsidR="00CF5CB2">
        <w:rPr>
          <w:color w:val="auto"/>
          <w:shd w:val="clear" w:color="auto" w:fill="FFFFFF"/>
        </w:rPr>
        <w:t xml:space="preserve">ovog </w:t>
      </w:r>
      <w:r w:rsidRPr="008D1F88" w:rsidR="00B42415">
        <w:rPr>
          <w:color w:val="auto"/>
          <w:shd w:val="clear" w:color="auto" w:fill="FFFFFF"/>
        </w:rPr>
        <w:t xml:space="preserve">postupka </w:t>
      </w:r>
      <w:r w:rsidR="00B42415">
        <w:rPr>
          <w:color w:val="auto"/>
          <w:shd w:val="clear" w:color="auto" w:fill="FFFFFF"/>
        </w:rPr>
        <w:t>pred sudom</w:t>
      </w:r>
      <w:r w:rsidR="00CF5CB2">
        <w:rPr>
          <w:color w:val="auto"/>
          <w:shd w:val="clear" w:color="auto" w:fill="FFFFFF"/>
        </w:rPr>
        <w:t>.</w:t>
      </w:r>
    </w:p>
    <w:p w:rsidR="003F6944" w:rsidP="003F6944" w:rsidRDefault="003F6944"/>
    <w:p w:rsidR="000424BE" w:rsidP="000424BE" w:rsidRDefault="00D65756">
      <w:r>
        <w:t>1</w:t>
      </w:r>
      <w:r w:rsidR="00CF5CB2">
        <w:t>2</w:t>
      </w:r>
      <w:r w:rsidR="000424BE">
        <w:t>.</w:t>
      </w:r>
      <w:r w:rsidR="00595B66">
        <w:t xml:space="preserve"> </w:t>
      </w:r>
      <w:r w:rsidR="000424BE">
        <w:t>Slijedom navedenog, odlučeno je kao u izreci ove presude.</w:t>
      </w:r>
    </w:p>
    <w:p w:rsidRPr="001A41DB" w:rsidR="00045194" w:rsidP="00623869" w:rsidRDefault="00045194">
      <w:pPr>
        <w:rPr>
          <w:color w:val="auto"/>
        </w:rPr>
      </w:pPr>
    </w:p>
    <w:p w:rsidR="00623869" w:rsidP="00623869" w:rsidRDefault="00623869">
      <w:pPr>
        <w:jc w:val="center"/>
        <w:rPr>
          <w:color w:val="auto"/>
        </w:rPr>
      </w:pPr>
      <w:r w:rsidRPr="001A41DB">
        <w:rPr>
          <w:color w:val="auto"/>
        </w:rPr>
        <w:t>Rije</w:t>
      </w:r>
      <w:r w:rsidR="000829FB">
        <w:rPr>
          <w:color w:val="auto"/>
        </w:rPr>
        <w:t xml:space="preserve">ka, </w:t>
      </w:r>
      <w:r w:rsidR="00F12AD2">
        <w:rPr>
          <w:color w:val="auto"/>
        </w:rPr>
        <w:t>13. svibnja 2025</w:t>
      </w:r>
      <w:r w:rsidRPr="001A41DB">
        <w:rPr>
          <w:color w:val="auto"/>
        </w:rPr>
        <w:t>.</w:t>
      </w:r>
    </w:p>
    <w:p w:rsidRPr="001A41DB" w:rsidR="00F12AD2" w:rsidP="00623869" w:rsidRDefault="00F12AD2">
      <w:pPr>
        <w:jc w:val="center"/>
        <w:rPr>
          <w:color w:val="auto"/>
        </w:rPr>
      </w:pPr>
    </w:p>
    <w:p w:rsidRPr="001A41DB" w:rsidR="00B13994" w:rsidP="00623869" w:rsidRDefault="00B13994">
      <w:pPr>
        <w:rPr>
          <w:color w:val="auto"/>
        </w:rPr>
      </w:pPr>
    </w:p>
    <w:p w:rsidRPr="001A41DB" w:rsidR="00DC0588" w:rsidP="00DC0588" w:rsidRDefault="003F6944">
      <w:pPr>
        <w:rPr>
          <w:color w:val="auto"/>
        </w:rPr>
      </w:pPr>
      <w:r>
        <w:rPr>
          <w:color w:val="auto"/>
        </w:rPr>
        <w:t>Zapisničar</w:t>
      </w:r>
      <w:r w:rsidR="00F4462B">
        <w:rPr>
          <w:color w:val="auto"/>
        </w:rPr>
        <w:t>ka</w:t>
      </w:r>
      <w:r w:rsidR="008E0F47">
        <w:rPr>
          <w:color w:val="auto"/>
        </w:rPr>
        <w:t>:</w:t>
      </w:r>
      <w:r w:rsidR="000829FB">
        <w:rPr>
          <w:color w:val="auto"/>
        </w:rPr>
        <w:tab/>
      </w:r>
      <w:r w:rsidR="000829FB">
        <w:rPr>
          <w:color w:val="auto"/>
        </w:rPr>
        <w:tab/>
      </w:r>
      <w:r w:rsidRPr="001A41DB" w:rsidR="00DC0588">
        <w:rPr>
          <w:color w:val="auto"/>
        </w:rPr>
        <w:tab/>
      </w:r>
      <w:r w:rsidRPr="001A41DB" w:rsidR="00DC0588">
        <w:rPr>
          <w:color w:val="auto"/>
        </w:rPr>
        <w:tab/>
      </w:r>
      <w:r w:rsidRPr="001A41DB" w:rsidR="00DC0588">
        <w:rPr>
          <w:color w:val="auto"/>
        </w:rPr>
        <w:tab/>
      </w:r>
      <w:r w:rsidRPr="001A41DB" w:rsidR="00DC0588">
        <w:rPr>
          <w:color w:val="auto"/>
        </w:rPr>
        <w:tab/>
      </w:r>
      <w:r w:rsidRPr="001A41DB" w:rsidR="00DC0588">
        <w:rPr>
          <w:color w:val="auto"/>
        </w:rPr>
        <w:tab/>
      </w:r>
      <w:r w:rsidR="00F12AD2">
        <w:rPr>
          <w:color w:val="auto"/>
        </w:rPr>
        <w:t>Sutkinja</w:t>
      </w:r>
      <w:r w:rsidR="008E0F47">
        <w:rPr>
          <w:color w:val="auto"/>
        </w:rPr>
        <w:t>:</w:t>
      </w:r>
    </w:p>
    <w:p w:rsidRPr="001A41DB" w:rsidR="001C02DF" w:rsidRDefault="00F12AD2">
      <w:pPr>
        <w:rPr>
          <w:color w:val="auto"/>
        </w:rPr>
      </w:pPr>
      <w:r>
        <w:rPr>
          <w:color w:val="auto"/>
        </w:rPr>
        <w:t>Jana Puškarić</w:t>
      </w:r>
      <w:r w:rsidR="00447492">
        <w:rPr>
          <w:color w:val="auto"/>
        </w:rPr>
        <w:t xml:space="preserve">, v.r. </w:t>
      </w:r>
      <w:r w:rsidR="003F6944">
        <w:rPr>
          <w:color w:val="auto"/>
        </w:rPr>
        <w:tab/>
      </w:r>
      <w:r w:rsidR="003F6944">
        <w:rPr>
          <w:color w:val="auto"/>
        </w:rPr>
        <w:tab/>
      </w:r>
      <w:r w:rsidR="003F6944">
        <w:rPr>
          <w:color w:val="auto"/>
        </w:rPr>
        <w:tab/>
      </w:r>
      <w:r w:rsidR="003F6944">
        <w:rPr>
          <w:color w:val="auto"/>
        </w:rPr>
        <w:tab/>
      </w:r>
      <w:r w:rsidR="003F6944">
        <w:rPr>
          <w:color w:val="auto"/>
        </w:rPr>
        <w:tab/>
      </w:r>
      <w:r w:rsidR="003F6944">
        <w:rPr>
          <w:color w:val="auto"/>
        </w:rPr>
        <w:tab/>
      </w:r>
      <w:r>
        <w:rPr>
          <w:color w:val="auto"/>
        </w:rPr>
        <w:t xml:space="preserve">        Višnja </w:t>
      </w:r>
      <w:proofErr w:type="spellStart"/>
      <w:r>
        <w:rPr>
          <w:color w:val="auto"/>
        </w:rPr>
        <w:t>Šepelj</w:t>
      </w:r>
      <w:proofErr w:type="spellEnd"/>
      <w:r w:rsidR="00447492">
        <w:rPr>
          <w:color w:val="auto"/>
        </w:rPr>
        <w:t xml:space="preserve">, v.r. </w:t>
      </w:r>
      <w:bookmarkStart w:name="_GoBack" w:id="3"/>
      <w:bookmarkEnd w:id="3"/>
    </w:p>
    <w:p w:rsidR="000424BE" w:rsidP="000424BE" w:rsidRDefault="000424BE">
      <w:pPr>
        <w:rPr>
          <w:color w:val="auto"/>
        </w:rPr>
      </w:pPr>
    </w:p>
    <w:p w:rsidR="000424BE" w:rsidP="000424BE" w:rsidRDefault="000424BE">
      <w:pPr>
        <w:rPr>
          <w:color w:val="auto"/>
        </w:rPr>
      </w:pPr>
    </w:p>
    <w:p w:rsidR="008D1F88" w:rsidP="000424BE" w:rsidRDefault="008D1F88">
      <w:pPr>
        <w:rPr>
          <w:color w:val="auto"/>
        </w:rPr>
      </w:pPr>
    </w:p>
    <w:p w:rsidR="008D1F88" w:rsidP="000424BE" w:rsidRDefault="008D1F88">
      <w:pPr>
        <w:rPr>
          <w:color w:val="auto"/>
        </w:rPr>
      </w:pPr>
    </w:p>
    <w:p w:rsidR="00D6310A" w:rsidP="000424BE" w:rsidRDefault="00D6310A">
      <w:pPr>
        <w:rPr>
          <w:color w:val="auto"/>
        </w:rPr>
      </w:pPr>
    </w:p>
    <w:p w:rsidR="000C2A86" w:rsidP="000C2A86" w:rsidRDefault="00F12AD2">
      <w:pPr>
        <w:rPr>
          <w:color w:val="auto"/>
        </w:rPr>
      </w:pPr>
      <w:r>
        <w:rPr>
          <w:color w:val="auto"/>
        </w:rPr>
        <w:t>Pouka o pravnom lijeku:</w:t>
      </w:r>
    </w:p>
    <w:p w:rsidRPr="000C2A86" w:rsidR="00F12AD2" w:rsidP="000C2A86" w:rsidRDefault="00F12AD2">
      <w:pPr>
        <w:rPr>
          <w:color w:val="auto"/>
        </w:rPr>
      </w:pPr>
    </w:p>
    <w:p w:rsidR="00F6484E" w:rsidP="00F6484E" w:rsidRDefault="00F6484E">
      <w:pPr>
        <w:rPr>
          <w:color w:val="auto"/>
        </w:rPr>
      </w:pPr>
      <w:r w:rsidRPr="0094405B">
        <w:rPr>
          <w:color w:val="auto"/>
        </w:rPr>
        <w:t xml:space="preserve">Protiv ove presude </w:t>
      </w:r>
      <w:r>
        <w:rPr>
          <w:color w:val="auto"/>
        </w:rPr>
        <w:t>nije dopuštena žalba (članak 244. stavak 1. PZ-a).</w:t>
      </w:r>
    </w:p>
    <w:p w:rsidR="007A76C0" w:rsidP="00623869" w:rsidRDefault="007A76C0">
      <w:pPr>
        <w:rPr>
          <w:color w:val="auto"/>
        </w:rPr>
      </w:pPr>
    </w:p>
    <w:p w:rsidR="00F6484E" w:rsidP="00623869" w:rsidRDefault="00F6484E">
      <w:pPr>
        <w:rPr>
          <w:color w:val="auto"/>
        </w:rPr>
      </w:pPr>
    </w:p>
    <w:p w:rsidR="00F6484E" w:rsidP="00623869" w:rsidRDefault="00F6484E">
      <w:pPr>
        <w:rPr>
          <w:color w:val="auto"/>
        </w:rPr>
      </w:pPr>
    </w:p>
    <w:p w:rsidRPr="001A41DB" w:rsidR="00513B12" w:rsidP="00623869" w:rsidRDefault="00DF4DC3">
      <w:pPr>
        <w:rPr>
          <w:color w:val="auto"/>
        </w:rPr>
      </w:pPr>
      <w:r w:rsidRPr="001A41DB">
        <w:rPr>
          <w:color w:val="auto"/>
        </w:rPr>
        <w:t>D</w:t>
      </w:r>
      <w:r w:rsidRPr="001A41DB" w:rsidR="00513B12">
        <w:rPr>
          <w:color w:val="auto"/>
        </w:rPr>
        <w:t>NA:</w:t>
      </w:r>
    </w:p>
    <w:p w:rsidRPr="001A41DB" w:rsidR="004415BC" w:rsidP="009F226A" w:rsidRDefault="00513B12">
      <w:pPr>
        <w:rPr>
          <w:color w:val="auto"/>
        </w:rPr>
      </w:pPr>
      <w:r w:rsidRPr="001A41DB">
        <w:rPr>
          <w:color w:val="auto"/>
        </w:rPr>
        <w:t xml:space="preserve">- </w:t>
      </w:r>
      <w:proofErr w:type="spellStart"/>
      <w:r w:rsidRPr="001A41DB" w:rsidR="009F226A">
        <w:rPr>
          <w:color w:val="auto"/>
        </w:rPr>
        <w:t>ovl</w:t>
      </w:r>
      <w:proofErr w:type="spellEnd"/>
      <w:r w:rsidRPr="001A41DB" w:rsidR="009F226A">
        <w:rPr>
          <w:color w:val="auto"/>
        </w:rPr>
        <w:t>. tužitelj</w:t>
      </w:r>
    </w:p>
    <w:p w:rsidRPr="001A41DB" w:rsidR="008D1F88" w:rsidP="00E76E57" w:rsidRDefault="00B00992">
      <w:pPr>
        <w:rPr>
          <w:color w:val="auto"/>
        </w:rPr>
      </w:pPr>
      <w:r w:rsidRPr="001A41DB">
        <w:rPr>
          <w:color w:val="auto"/>
        </w:rPr>
        <w:t xml:space="preserve">- </w:t>
      </w:r>
      <w:r w:rsidRPr="001A41DB" w:rsidR="00DF4DC3">
        <w:rPr>
          <w:color w:val="auto"/>
        </w:rPr>
        <w:t>okrivljen</w:t>
      </w:r>
      <w:r w:rsidR="00F6484E">
        <w:rPr>
          <w:color w:val="auto"/>
        </w:rPr>
        <w:t>ica</w:t>
      </w:r>
    </w:p>
    <w:sectPr w:rsidRPr="001A41DB" w:rsidR="008D1F88" w:rsidSect="00614237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E47DA" w:rsidP="00614237" w:rsidRDefault="000E47DA">
      <w:r>
        <w:separator/>
      </w:r>
    </w:p>
  </w:endnote>
  <w:endnote w:type="continuationSeparator" w:id="0">
    <w:p w:rsidR="000E47DA" w:rsidP="00614237" w:rsidRDefault="000E47D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E47DA" w:rsidP="00614237" w:rsidRDefault="000E47DA">
      <w:r>
        <w:separator/>
      </w:r>
    </w:p>
  </w:footnote>
  <w:footnote w:type="continuationSeparator" w:id="0">
    <w:p w:rsidR="000E47DA" w:rsidP="00614237" w:rsidRDefault="000E47D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A41DB" w:rsidR="00B40846" w:rsidP="00B40846" w:rsidRDefault="00614237">
    <w:pPr>
      <w:jc w:val="right"/>
      <w:rPr>
        <w:color w:val="auto"/>
      </w:rPr>
    </w:pPr>
    <w:r w:rsidRPr="007E275C">
      <w:t>Poslovni broj</w:t>
    </w:r>
    <w:r w:rsidRPr="007E275C">
      <w:tab/>
    </w:r>
    <w:r w:rsidRPr="001A41DB" w:rsidR="00F4462B">
      <w:rPr>
        <w:color w:val="auto"/>
      </w:rPr>
      <w:t>Pp</w:t>
    </w:r>
    <w:r w:rsidR="00F4462B">
      <w:rPr>
        <w:color w:val="auto"/>
      </w:rPr>
      <w:t>-</w:t>
    </w:r>
    <w:r w:rsidR="00D4426D">
      <w:rPr>
        <w:color w:val="auto"/>
      </w:rPr>
      <w:t>3221</w:t>
    </w:r>
    <w:r w:rsidR="00F4462B">
      <w:rPr>
        <w:color w:val="auto"/>
      </w:rPr>
      <w:t>/2025</w:t>
    </w:r>
    <w:r w:rsidRPr="001A41DB" w:rsidR="00F4462B">
      <w:rPr>
        <w:color w:val="auto"/>
      </w:rPr>
      <w:t>-</w:t>
    </w:r>
    <w:r w:rsidR="008F4963">
      <w:rPr>
        <w:color w:val="auto"/>
      </w:rPr>
      <w:t>7</w:t>
    </w:r>
  </w:p>
  <w:p w:rsidR="00614237" w:rsidP="00E208C1" w:rsidRDefault="00614237">
    <w:pPr>
      <w:pStyle w:val="Zaglavlje"/>
      <w:jc w:val="center"/>
    </w:pPr>
    <w:r>
      <w:t xml:space="preserve">- </w:t>
    </w:r>
    <w:r w:rsidR="00223297">
      <w:fldChar w:fldCharType="begin"/>
    </w:r>
    <w:r>
      <w:instrText>PAGE   \* MERGEFORMAT</w:instrText>
    </w:r>
    <w:r w:rsidR="00223297">
      <w:fldChar w:fldCharType="separate"/>
    </w:r>
    <w:r w:rsidR="00447492">
      <w:rPr>
        <w:noProof/>
      </w:rPr>
      <w:t>4</w:t>
    </w:r>
    <w:r w:rsidR="00223297">
      <w:fldChar w:fldCharType="end"/>
    </w:r>
    <w:r>
      <w:t xml:space="preserve"> -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541C"/>
    <w:multiLevelType w:val="hybridMultilevel"/>
    <w:tmpl w:val="E0D84C9C"/>
    <w:lvl w:ilvl="0" w:tplc="0DFA8B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67F04"/>
    <w:multiLevelType w:val="hybridMultilevel"/>
    <w:tmpl w:val="798A17D4"/>
    <w:lvl w:ilvl="0" w:tplc="F00C85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D2FD3"/>
    <w:multiLevelType w:val="hybridMultilevel"/>
    <w:tmpl w:val="EDB623CC"/>
    <w:lvl w:ilvl="0" w:tplc="B1FA5764">
      <w:start w:val="1"/>
      <w:numFmt w:val="decimal"/>
      <w:lvlRestart w:val="0"/>
      <w:lvlText w:val="%1."/>
      <w:lvlJc w:val="left"/>
      <w:pPr>
        <w:ind w:left="720" w:hanging="363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35916"/>
    <w:multiLevelType w:val="hybridMultilevel"/>
    <w:tmpl w:val="1812DA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8002A"/>
    <w:multiLevelType w:val="multilevel"/>
    <w:tmpl w:val="F9FE44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3572E1C"/>
    <w:multiLevelType w:val="hybridMultilevel"/>
    <w:tmpl w:val="8B52444A"/>
    <w:lvl w:ilvl="0" w:tplc="4782A6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AF7046"/>
    <w:multiLevelType w:val="hybridMultilevel"/>
    <w:tmpl w:val="00B6C596"/>
    <w:lvl w:ilvl="0" w:tplc="67CEB2C6">
      <w:start w:val="1"/>
      <w:numFmt w:val="decimal"/>
      <w:lvlRestart w:val="0"/>
      <w:lvlText w:val="%1."/>
      <w:lvlJc w:val="left"/>
      <w:pPr>
        <w:ind w:left="720" w:hanging="363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B2C35"/>
    <w:multiLevelType w:val="hybridMultilevel"/>
    <w:tmpl w:val="66F2C8DE"/>
    <w:lvl w:ilvl="0" w:tplc="8A7AD280">
      <w:start w:val="1"/>
      <w:numFmt w:val="decimal"/>
      <w:lvlRestart w:val="0"/>
      <w:lvlText w:val="%1."/>
      <w:lvlJc w:val="left"/>
      <w:pPr>
        <w:ind w:left="720" w:hanging="363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proofState w:spelling="clean" w:grammar="clean"/>
  <w:attachedTemplate r:id="rId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359"/>
    <w:rsid w:val="00004F20"/>
    <w:rsid w:val="00005940"/>
    <w:rsid w:val="0002138E"/>
    <w:rsid w:val="000424BE"/>
    <w:rsid w:val="00045194"/>
    <w:rsid w:val="00063093"/>
    <w:rsid w:val="00067B42"/>
    <w:rsid w:val="00077FDC"/>
    <w:rsid w:val="00080CF0"/>
    <w:rsid w:val="000829FB"/>
    <w:rsid w:val="00090C77"/>
    <w:rsid w:val="000A240F"/>
    <w:rsid w:val="000A34EA"/>
    <w:rsid w:val="000B146B"/>
    <w:rsid w:val="000C0940"/>
    <w:rsid w:val="000C0F0E"/>
    <w:rsid w:val="000C2A86"/>
    <w:rsid w:val="000D348F"/>
    <w:rsid w:val="000D6AD9"/>
    <w:rsid w:val="000E2FFC"/>
    <w:rsid w:val="000E47DA"/>
    <w:rsid w:val="000F4CF7"/>
    <w:rsid w:val="00103342"/>
    <w:rsid w:val="001154FE"/>
    <w:rsid w:val="001272EE"/>
    <w:rsid w:val="0013010C"/>
    <w:rsid w:val="00130187"/>
    <w:rsid w:val="00130198"/>
    <w:rsid w:val="00137851"/>
    <w:rsid w:val="0014115F"/>
    <w:rsid w:val="0014173E"/>
    <w:rsid w:val="00142BFB"/>
    <w:rsid w:val="0014348D"/>
    <w:rsid w:val="00144766"/>
    <w:rsid w:val="00147275"/>
    <w:rsid w:val="001600F9"/>
    <w:rsid w:val="001608AA"/>
    <w:rsid w:val="00161C95"/>
    <w:rsid w:val="00167874"/>
    <w:rsid w:val="00170DC4"/>
    <w:rsid w:val="0017239B"/>
    <w:rsid w:val="00183183"/>
    <w:rsid w:val="001834AD"/>
    <w:rsid w:val="001876C5"/>
    <w:rsid w:val="00190776"/>
    <w:rsid w:val="00191845"/>
    <w:rsid w:val="001941D7"/>
    <w:rsid w:val="00195A22"/>
    <w:rsid w:val="001A2D28"/>
    <w:rsid w:val="001A3EB7"/>
    <w:rsid w:val="001A41DB"/>
    <w:rsid w:val="001B64EE"/>
    <w:rsid w:val="001C02DF"/>
    <w:rsid w:val="001D39CE"/>
    <w:rsid w:val="002003A7"/>
    <w:rsid w:val="002024C0"/>
    <w:rsid w:val="00204C29"/>
    <w:rsid w:val="00222AE4"/>
    <w:rsid w:val="00223297"/>
    <w:rsid w:val="002249D3"/>
    <w:rsid w:val="00235DE0"/>
    <w:rsid w:val="0024526E"/>
    <w:rsid w:val="002655DC"/>
    <w:rsid w:val="00283BB5"/>
    <w:rsid w:val="002911EA"/>
    <w:rsid w:val="00293071"/>
    <w:rsid w:val="002A2570"/>
    <w:rsid w:val="002B2C6C"/>
    <w:rsid w:val="002B699B"/>
    <w:rsid w:val="002C0EED"/>
    <w:rsid w:val="002C4F15"/>
    <w:rsid w:val="002C4FDB"/>
    <w:rsid w:val="002D2E7B"/>
    <w:rsid w:val="002E442C"/>
    <w:rsid w:val="002E76D1"/>
    <w:rsid w:val="00305A29"/>
    <w:rsid w:val="003122EF"/>
    <w:rsid w:val="00313210"/>
    <w:rsid w:val="00316D47"/>
    <w:rsid w:val="00317CDD"/>
    <w:rsid w:val="00324B32"/>
    <w:rsid w:val="003302AD"/>
    <w:rsid w:val="003306DE"/>
    <w:rsid w:val="00335DF2"/>
    <w:rsid w:val="00336937"/>
    <w:rsid w:val="003517DB"/>
    <w:rsid w:val="00360910"/>
    <w:rsid w:val="003645ED"/>
    <w:rsid w:val="0037722B"/>
    <w:rsid w:val="003B533E"/>
    <w:rsid w:val="003C25CF"/>
    <w:rsid w:val="003C4AB4"/>
    <w:rsid w:val="003C7CCF"/>
    <w:rsid w:val="003D180B"/>
    <w:rsid w:val="003D3AAB"/>
    <w:rsid w:val="003D4217"/>
    <w:rsid w:val="003D78FC"/>
    <w:rsid w:val="003E0565"/>
    <w:rsid w:val="003E244C"/>
    <w:rsid w:val="003E2E74"/>
    <w:rsid w:val="003E2ED9"/>
    <w:rsid w:val="003F4564"/>
    <w:rsid w:val="003F5922"/>
    <w:rsid w:val="003F631B"/>
    <w:rsid w:val="003F6944"/>
    <w:rsid w:val="00405C43"/>
    <w:rsid w:val="00426AF5"/>
    <w:rsid w:val="0043511A"/>
    <w:rsid w:val="004415BC"/>
    <w:rsid w:val="00444BFF"/>
    <w:rsid w:val="00445B2D"/>
    <w:rsid w:val="00447359"/>
    <w:rsid w:val="00447492"/>
    <w:rsid w:val="00451D98"/>
    <w:rsid w:val="00456F42"/>
    <w:rsid w:val="00471092"/>
    <w:rsid w:val="004850CD"/>
    <w:rsid w:val="004A462D"/>
    <w:rsid w:val="004B4AF4"/>
    <w:rsid w:val="004B70FA"/>
    <w:rsid w:val="004C4283"/>
    <w:rsid w:val="004D6BFD"/>
    <w:rsid w:val="004E2A00"/>
    <w:rsid w:val="004F6670"/>
    <w:rsid w:val="00503AFF"/>
    <w:rsid w:val="00507557"/>
    <w:rsid w:val="00510F7B"/>
    <w:rsid w:val="00513B12"/>
    <w:rsid w:val="00514EDE"/>
    <w:rsid w:val="0051650F"/>
    <w:rsid w:val="005174D9"/>
    <w:rsid w:val="00523B2E"/>
    <w:rsid w:val="0053051B"/>
    <w:rsid w:val="00535D84"/>
    <w:rsid w:val="00542872"/>
    <w:rsid w:val="0055309B"/>
    <w:rsid w:val="00557B9D"/>
    <w:rsid w:val="0057229C"/>
    <w:rsid w:val="0058346A"/>
    <w:rsid w:val="00595B66"/>
    <w:rsid w:val="005A6217"/>
    <w:rsid w:val="005B798E"/>
    <w:rsid w:val="005D2D9A"/>
    <w:rsid w:val="005D3C52"/>
    <w:rsid w:val="005D4B4B"/>
    <w:rsid w:val="005E112E"/>
    <w:rsid w:val="005E1DAB"/>
    <w:rsid w:val="005F53E2"/>
    <w:rsid w:val="00600955"/>
    <w:rsid w:val="00602C4D"/>
    <w:rsid w:val="00614237"/>
    <w:rsid w:val="006172AE"/>
    <w:rsid w:val="006218D9"/>
    <w:rsid w:val="00623869"/>
    <w:rsid w:val="00636DDD"/>
    <w:rsid w:val="00644426"/>
    <w:rsid w:val="00646606"/>
    <w:rsid w:val="00651BD5"/>
    <w:rsid w:val="00660EC4"/>
    <w:rsid w:val="006778CE"/>
    <w:rsid w:val="00677CE1"/>
    <w:rsid w:val="006960F6"/>
    <w:rsid w:val="00697A65"/>
    <w:rsid w:val="006A64BE"/>
    <w:rsid w:val="006B1ADD"/>
    <w:rsid w:val="006B3A08"/>
    <w:rsid w:val="006B7FC6"/>
    <w:rsid w:val="006C5389"/>
    <w:rsid w:val="006C6A06"/>
    <w:rsid w:val="006C7F8B"/>
    <w:rsid w:val="006D7430"/>
    <w:rsid w:val="006E1731"/>
    <w:rsid w:val="007131D8"/>
    <w:rsid w:val="00713D07"/>
    <w:rsid w:val="00714DA5"/>
    <w:rsid w:val="007169AB"/>
    <w:rsid w:val="00717123"/>
    <w:rsid w:val="00722D20"/>
    <w:rsid w:val="00723874"/>
    <w:rsid w:val="0074008B"/>
    <w:rsid w:val="007410F0"/>
    <w:rsid w:val="007447C8"/>
    <w:rsid w:val="00761819"/>
    <w:rsid w:val="0076569C"/>
    <w:rsid w:val="00773535"/>
    <w:rsid w:val="007751F1"/>
    <w:rsid w:val="0078198E"/>
    <w:rsid w:val="00786480"/>
    <w:rsid w:val="007868D7"/>
    <w:rsid w:val="007A76C0"/>
    <w:rsid w:val="007B159D"/>
    <w:rsid w:val="007B1D72"/>
    <w:rsid w:val="007B224E"/>
    <w:rsid w:val="007B3576"/>
    <w:rsid w:val="007B5805"/>
    <w:rsid w:val="007B6ACE"/>
    <w:rsid w:val="007C13AE"/>
    <w:rsid w:val="007D03B2"/>
    <w:rsid w:val="007D4DC5"/>
    <w:rsid w:val="007E13CE"/>
    <w:rsid w:val="007E4188"/>
    <w:rsid w:val="007E5E57"/>
    <w:rsid w:val="007E6983"/>
    <w:rsid w:val="007F45E4"/>
    <w:rsid w:val="00801AB1"/>
    <w:rsid w:val="00814CBC"/>
    <w:rsid w:val="0081597F"/>
    <w:rsid w:val="00823878"/>
    <w:rsid w:val="008377F9"/>
    <w:rsid w:val="008403E8"/>
    <w:rsid w:val="00845971"/>
    <w:rsid w:val="008566C9"/>
    <w:rsid w:val="008720D4"/>
    <w:rsid w:val="008A36C2"/>
    <w:rsid w:val="008A39BB"/>
    <w:rsid w:val="008A5EBB"/>
    <w:rsid w:val="008A7F8F"/>
    <w:rsid w:val="008B30E1"/>
    <w:rsid w:val="008B6349"/>
    <w:rsid w:val="008B7E1E"/>
    <w:rsid w:val="008C09FC"/>
    <w:rsid w:val="008C11AD"/>
    <w:rsid w:val="008D1B6B"/>
    <w:rsid w:val="008D1F88"/>
    <w:rsid w:val="008D1FA9"/>
    <w:rsid w:val="008D4DA2"/>
    <w:rsid w:val="008E0F47"/>
    <w:rsid w:val="008E2C31"/>
    <w:rsid w:val="008F416A"/>
    <w:rsid w:val="008F4963"/>
    <w:rsid w:val="008F6A14"/>
    <w:rsid w:val="008F7E46"/>
    <w:rsid w:val="00907294"/>
    <w:rsid w:val="0093071D"/>
    <w:rsid w:val="009360F3"/>
    <w:rsid w:val="0094405B"/>
    <w:rsid w:val="0094597F"/>
    <w:rsid w:val="00950FA2"/>
    <w:rsid w:val="00952521"/>
    <w:rsid w:val="009532FD"/>
    <w:rsid w:val="0095690F"/>
    <w:rsid w:val="009707F0"/>
    <w:rsid w:val="00980348"/>
    <w:rsid w:val="00990DE8"/>
    <w:rsid w:val="009A166A"/>
    <w:rsid w:val="009B25FC"/>
    <w:rsid w:val="009B511F"/>
    <w:rsid w:val="009B6DCE"/>
    <w:rsid w:val="009C3951"/>
    <w:rsid w:val="009C707F"/>
    <w:rsid w:val="009D195C"/>
    <w:rsid w:val="009D5508"/>
    <w:rsid w:val="009E103C"/>
    <w:rsid w:val="009E5106"/>
    <w:rsid w:val="009E6DAE"/>
    <w:rsid w:val="009F1A55"/>
    <w:rsid w:val="009F226A"/>
    <w:rsid w:val="009F506C"/>
    <w:rsid w:val="00A007DA"/>
    <w:rsid w:val="00A122E7"/>
    <w:rsid w:val="00A14804"/>
    <w:rsid w:val="00A325E7"/>
    <w:rsid w:val="00A34286"/>
    <w:rsid w:val="00A415D9"/>
    <w:rsid w:val="00A67622"/>
    <w:rsid w:val="00A747EC"/>
    <w:rsid w:val="00AB2B58"/>
    <w:rsid w:val="00AB38F8"/>
    <w:rsid w:val="00AB6BA4"/>
    <w:rsid w:val="00AC01EC"/>
    <w:rsid w:val="00AC0522"/>
    <w:rsid w:val="00AE4EBC"/>
    <w:rsid w:val="00AE5480"/>
    <w:rsid w:val="00AF1930"/>
    <w:rsid w:val="00AF356A"/>
    <w:rsid w:val="00B00992"/>
    <w:rsid w:val="00B0242E"/>
    <w:rsid w:val="00B10A85"/>
    <w:rsid w:val="00B13237"/>
    <w:rsid w:val="00B13994"/>
    <w:rsid w:val="00B224A8"/>
    <w:rsid w:val="00B30983"/>
    <w:rsid w:val="00B40846"/>
    <w:rsid w:val="00B42415"/>
    <w:rsid w:val="00B64404"/>
    <w:rsid w:val="00B64774"/>
    <w:rsid w:val="00B77DB2"/>
    <w:rsid w:val="00B84598"/>
    <w:rsid w:val="00B85008"/>
    <w:rsid w:val="00B876D0"/>
    <w:rsid w:val="00B908EB"/>
    <w:rsid w:val="00B911D5"/>
    <w:rsid w:val="00B93244"/>
    <w:rsid w:val="00B95F85"/>
    <w:rsid w:val="00BB04CD"/>
    <w:rsid w:val="00BB1BDA"/>
    <w:rsid w:val="00BB662B"/>
    <w:rsid w:val="00BC0B82"/>
    <w:rsid w:val="00BC0DF7"/>
    <w:rsid w:val="00BC4548"/>
    <w:rsid w:val="00BF1D13"/>
    <w:rsid w:val="00BF5769"/>
    <w:rsid w:val="00C00A72"/>
    <w:rsid w:val="00C025AE"/>
    <w:rsid w:val="00C02DE8"/>
    <w:rsid w:val="00C11A3D"/>
    <w:rsid w:val="00C12A81"/>
    <w:rsid w:val="00C3351D"/>
    <w:rsid w:val="00C36E3D"/>
    <w:rsid w:val="00C42F06"/>
    <w:rsid w:val="00C5153A"/>
    <w:rsid w:val="00C55629"/>
    <w:rsid w:val="00C62EB4"/>
    <w:rsid w:val="00C72F6E"/>
    <w:rsid w:val="00C75C90"/>
    <w:rsid w:val="00C82134"/>
    <w:rsid w:val="00CA24C0"/>
    <w:rsid w:val="00CA47A7"/>
    <w:rsid w:val="00CD2095"/>
    <w:rsid w:val="00CD28D8"/>
    <w:rsid w:val="00CD5EB2"/>
    <w:rsid w:val="00CE729F"/>
    <w:rsid w:val="00CF0FB4"/>
    <w:rsid w:val="00CF5CB2"/>
    <w:rsid w:val="00CF719B"/>
    <w:rsid w:val="00D0054F"/>
    <w:rsid w:val="00D07C47"/>
    <w:rsid w:val="00D106C0"/>
    <w:rsid w:val="00D15C10"/>
    <w:rsid w:val="00D16367"/>
    <w:rsid w:val="00D20F81"/>
    <w:rsid w:val="00D22D37"/>
    <w:rsid w:val="00D2362A"/>
    <w:rsid w:val="00D2473B"/>
    <w:rsid w:val="00D24901"/>
    <w:rsid w:val="00D25BD8"/>
    <w:rsid w:val="00D32179"/>
    <w:rsid w:val="00D352A0"/>
    <w:rsid w:val="00D378E6"/>
    <w:rsid w:val="00D42651"/>
    <w:rsid w:val="00D4330C"/>
    <w:rsid w:val="00D4426D"/>
    <w:rsid w:val="00D53041"/>
    <w:rsid w:val="00D5727C"/>
    <w:rsid w:val="00D6310A"/>
    <w:rsid w:val="00D65756"/>
    <w:rsid w:val="00D832F5"/>
    <w:rsid w:val="00D93C28"/>
    <w:rsid w:val="00D93F93"/>
    <w:rsid w:val="00DC0588"/>
    <w:rsid w:val="00DC49B1"/>
    <w:rsid w:val="00DC6F2D"/>
    <w:rsid w:val="00DD54F3"/>
    <w:rsid w:val="00DE1323"/>
    <w:rsid w:val="00DE2006"/>
    <w:rsid w:val="00DE6687"/>
    <w:rsid w:val="00DF4DC3"/>
    <w:rsid w:val="00DF7C22"/>
    <w:rsid w:val="00E01ED7"/>
    <w:rsid w:val="00E05ADD"/>
    <w:rsid w:val="00E14579"/>
    <w:rsid w:val="00E208C1"/>
    <w:rsid w:val="00E20C69"/>
    <w:rsid w:val="00E31121"/>
    <w:rsid w:val="00E31316"/>
    <w:rsid w:val="00E32E28"/>
    <w:rsid w:val="00E50A46"/>
    <w:rsid w:val="00E55E24"/>
    <w:rsid w:val="00E56F53"/>
    <w:rsid w:val="00E60BA9"/>
    <w:rsid w:val="00E65361"/>
    <w:rsid w:val="00E660CD"/>
    <w:rsid w:val="00E76E57"/>
    <w:rsid w:val="00E8135F"/>
    <w:rsid w:val="00E82990"/>
    <w:rsid w:val="00E86227"/>
    <w:rsid w:val="00E95F0E"/>
    <w:rsid w:val="00EA1E9B"/>
    <w:rsid w:val="00EA4A84"/>
    <w:rsid w:val="00EA4B97"/>
    <w:rsid w:val="00EB3C24"/>
    <w:rsid w:val="00EB3CAC"/>
    <w:rsid w:val="00EB7156"/>
    <w:rsid w:val="00EC2BFE"/>
    <w:rsid w:val="00EE54E0"/>
    <w:rsid w:val="00EF6EC1"/>
    <w:rsid w:val="00F02C9E"/>
    <w:rsid w:val="00F0370B"/>
    <w:rsid w:val="00F05E76"/>
    <w:rsid w:val="00F067C6"/>
    <w:rsid w:val="00F07905"/>
    <w:rsid w:val="00F12486"/>
    <w:rsid w:val="00F12AD2"/>
    <w:rsid w:val="00F1523E"/>
    <w:rsid w:val="00F240B9"/>
    <w:rsid w:val="00F25175"/>
    <w:rsid w:val="00F26E5C"/>
    <w:rsid w:val="00F31237"/>
    <w:rsid w:val="00F3248D"/>
    <w:rsid w:val="00F3582C"/>
    <w:rsid w:val="00F41358"/>
    <w:rsid w:val="00F43520"/>
    <w:rsid w:val="00F4462B"/>
    <w:rsid w:val="00F44C54"/>
    <w:rsid w:val="00F52A0A"/>
    <w:rsid w:val="00F53403"/>
    <w:rsid w:val="00F6484E"/>
    <w:rsid w:val="00F65592"/>
    <w:rsid w:val="00F670B5"/>
    <w:rsid w:val="00F707BE"/>
    <w:rsid w:val="00F728BE"/>
    <w:rsid w:val="00F73DE2"/>
    <w:rsid w:val="00F82682"/>
    <w:rsid w:val="00FA6BAC"/>
    <w:rsid w:val="00FB05FB"/>
    <w:rsid w:val="00FC2A8C"/>
    <w:rsid w:val="00FD1403"/>
    <w:rsid w:val="00FD6EC6"/>
    <w:rsid w:val="00FD75E1"/>
    <w:rsid w:val="00FF37D3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701FFBDF"/>
  <w15:docId w15:val="{F8465234-A6B8-4DC2-BD8A-3F8A01B697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="Calibri" w:cs="Arial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color w:val="000000"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13B1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1423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14237"/>
  </w:style>
  <w:style w:type="paragraph" w:styleId="Podnoje">
    <w:name w:val="footer"/>
    <w:basedOn w:val="Normal"/>
    <w:link w:val="PodnojeChar"/>
    <w:uiPriority w:val="99"/>
    <w:unhideWhenUsed/>
    <w:rsid w:val="0061423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14237"/>
  </w:style>
  <w:style w:type="paragraph" w:styleId="Tekstbalonia">
    <w:name w:val="Balloon Text"/>
    <w:basedOn w:val="Normal"/>
    <w:link w:val="TekstbaloniaChar"/>
    <w:uiPriority w:val="99"/>
    <w:semiHidden/>
    <w:unhideWhenUsed/>
    <w:rsid w:val="007B224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7B224E"/>
    <w:rPr>
      <w:rFonts w:ascii="Segoe UI" w:hAnsi="Segoe UI" w:cs="Segoe UI"/>
      <w:sz w:val="18"/>
      <w:szCs w:val="18"/>
    </w:rPr>
  </w:style>
  <w:style w:type="character" w:styleId="Tekstrezerviranogmjesta">
    <w:name w:val="Placeholder Text"/>
    <w:uiPriority w:val="99"/>
    <w:semiHidden/>
    <w:rsid w:val="00D106C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rsid w:val="00D106C0"/>
    <w:rPr>
      <w:rFonts w:ascii="Times New Roman" w:hAnsi="Times New Roman" w:cs="Times New Roman"/>
      <w:color w:val="auto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rsid w:val="00D106C0"/>
    <w:rPr>
      <w:color w:val="auto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rsid w:val="00D106C0"/>
    <w:rPr>
      <w:rFonts w:ascii="Times New Roman" w:hAnsi="Times New Roman" w:cs="Times New Roman"/>
      <w:color w:val="auto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rsid w:val="00D106C0"/>
    <w:rPr>
      <w:rFonts w:ascii="Times New Roman" w:hAnsi="Times New Roman" w:cs="Times New Roman"/>
      <w:color w:val="auto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005940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C36E3D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C36E3D"/>
    <w:rPr>
      <w:color w:val="000000"/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C36E3D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7624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925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svibnja 2026.</izvorni_sadrzaj>
    <derivirana_varijabla naziv="DomainObject.DatumDonosenjaOdluke_1">13.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Pp-3221/2025-7</izvorni_sadrzaj>
    <derivirana_varijabla naziv="DomainObject.Oznaka_1">Pp-3221/2025-7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Šepelj</izvorni_sadrzaj>
    <derivirana_varijabla naziv="DomainObject.DonositeljOdluke.Prezime_1">Šepelj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3221</izvorni_sadrzaj>
    <derivirana_varijabla naziv="DomainObject.Predmet.Broj_1">3221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2025.</izvorni_sadrzaj>
    <derivirana_varijabla naziv="DomainObject.Predmet.DatumOsnivanja_1">25.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25. kolovoza 1975.</izvorni_sadrzaj>
    <derivirana_varijabla naziv="DomainObject.Predmet.OkrivljenikFizickaOsoba.DatumRodjenja_1">25. kolovoza 1975.</derivirana_varijabla>
  </DomainObject.Predmet.OkrivljenikFizickaOsoba.DatumRodjenja>
  <DomainObject.Predmet.OkrivljenikFizickaOsoba.DatumRodjenjaFormated>
    <izvorni_sadrzaj>25.8.1975.</izvorni_sadrzaj>
    <derivirana_varijabla naziv="DomainObject.Predmet.OkrivljenikFizickaOsoba.DatumRodjenjaFormated_1">25.8.1975.</derivirana_varijabla>
  </DomainObject.Predmet.OkrivljenikFizickaOsoba.DatumRodjenjaFormated>
  <DomainObject.Predmet.OkrivljenikFizickaOsoba.Ime>
    <izvorni_sadrzaj>Emina</izvorni_sadrzaj>
    <derivirana_varijabla naziv="DomainObject.Predmet.OkrivljenikFizickaOsoba.Ime_1">Emina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OLOVO</izvorni_sadrzaj>
    <derivirana_varijabla naziv="DomainObject.Predmet.OkrivljenikFizickaOsoba.MjestoRodjenja_1">OLOVO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Emina Duraković</izvorni_sadrzaj>
    <derivirana_varijabla naziv="DomainObject.Predmet.OkrivljenikFizickaOsoba.Naziv_1">Emina Duraković</derivirana_varijabla>
  </DomainObject.Predmet.OkrivljenikFizickaOsoba.Naziv>
  <DomainObject.Predmet.OkrivljenikFizickaOsoba.Prezime>
    <izvorni_sadrzaj>Duraković</izvorni_sadrzaj>
    <derivirana_varijabla naziv="DomainObject.Predmet.OkrivljenikFizickaOsoba.Prezime_1">Duraković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79347036088</izvorni_sadrzaj>
    <derivirana_varijabla naziv="DomainObject.Predmet.OkrivljenikFizickaOsoba.Oib_1">79347036088</derivirana_varijabla>
  </DomainObject.Predmet.OkrivljenikFizickaOsoba.Oib>
  <DomainObject.Predmet.Opis>
    <izvorni_sadrzaj>09.12.2025.vraćeno roč. u ref. 2X neuručen poziv okr.-obavj.nije podigao poš.
11.05.26.-roč. u ref: poziv uručen</izvorni_sadrzaj>
    <derivirana_varijabla naziv="DomainObject.Predmet.Opis_1">09.12.2025.vraćeno roč. u ref. 2X neuručen poziv okr.-obavj.nije podigao poš.
11.05.26.-roč. u ref: poziv uručen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Pp-3221/2025</izvorni_sadrzaj>
    <derivirana_varijabla naziv="DomainObject.Predmet.OznakaBroj_1">Pp-3221/2025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Emina Duraković</izvorni_sadrzaj>
    <derivirana_varijabla naziv="DomainObject.Predmet.ProtustrankaFormated_1">  Emina Duraković</derivirana_varijabla>
  </DomainObject.Predmet.ProtustrankaFormated>
  <DomainObject.Predmet.ProtustrankaFormatedOIB>
    <izvorni_sadrzaj>  Emina Duraković, OIB 79347036088</izvorni_sadrzaj>
    <derivirana_varijabla naziv="DomainObject.Predmet.ProtustrankaFormatedOIB_1">  Emina Duraković, OIB 79347036088</derivirana_varijabla>
  </DomainObject.Predmet.ProtustrankaFormatedOIB>
  <DomainObject.Predmet.ProtustrankaFormatedWithAdress>
    <izvorni_sadrzaj> Emina Duraković, Matije Gupca 5, 51000 Rijeka</izvorni_sadrzaj>
    <derivirana_varijabla naziv="DomainObject.Predmet.ProtustrankaFormatedWithAdress_1"> Emina Duraković, Matije Gupca 5, 51000 Rijeka</derivirana_varijabla>
  </DomainObject.Predmet.ProtustrankaFormatedWithAdress>
  <DomainObject.Predmet.ProtustrankaFormatedWithAdressOIB>
    <izvorni_sadrzaj> Emina Duraković, OIB 79347036088, Matije Gupca 5, 51000 Rijeka</izvorni_sadrzaj>
    <derivirana_varijabla naziv="DomainObject.Predmet.ProtustrankaFormatedWithAdressOIB_1"> Emina Duraković, OIB 79347036088, Matije Gupca 5, 51000 Rijeka</derivirana_varijabla>
  </DomainObject.Predmet.ProtustrankaFormatedWithAdressOIB>
  <DomainObject.Predmet.ProtustrankaWithAdress>
    <izvorni_sadrzaj>Emina Duraković Matije Gupca 5, 51000 Rijeka</izvorni_sadrzaj>
    <derivirana_varijabla naziv="DomainObject.Predmet.ProtustrankaWithAdress_1">Emina Duraković Matije Gupca 5, 51000 Rijeka</derivirana_varijabla>
  </DomainObject.Predmet.ProtustrankaWithAdress>
  <DomainObject.Predmet.ProtustrankaWithAdressOIB>
    <izvorni_sadrzaj>Emina Duraković, OIB 79347036088, Matije Gupca 5, 51000 Rijeka</izvorni_sadrzaj>
    <derivirana_varijabla naziv="DomainObject.Predmet.ProtustrankaWithAdressOIB_1">Emina Duraković, OIB 79347036088, Matije Gupca 5, 51000 Rijeka</derivirana_varijabla>
  </DomainObject.Predmet.ProtustrankaWithAdressOIB>
  <DomainObject.Predmet.ProtustrankaNazivFormated>
    <izvorni_sadrzaj>Emina Duraković</izvorni_sadrzaj>
    <derivirana_varijabla naziv="DomainObject.Predmet.ProtustrankaNazivFormated_1">Emina Duraković</derivirana_varijabla>
  </DomainObject.Predmet.ProtustrankaNazivFormated>
  <DomainObject.Predmet.ProtustrankaNazivFormatedOIB>
    <izvorni_sadrzaj>Emina Duraković, OIB 79347036088</izvorni_sadrzaj>
    <derivirana_varijabla naziv="DomainObject.Predmet.ProtustrankaNazivFormatedOIB_1">Emina Duraković, OIB 79347036088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4/III - Užarska 3, Rijeka</izvorni_sadrzaj>
    <derivirana_varijabla naziv="DomainObject.Predmet.Referada.Prostorija.Naziv_1">Soba 4/III - Užarska 3, Rijeka</derivirana_varijabla>
  </DomainObject.Predmet.Referada.Prostorija.Naziv>
  <DomainObject.Predmet.Referada.Prostorija.Oznaka>
    <izvorni_sadrzaj>4/III - Užarska 3</izvorni_sadrzaj>
    <derivirana_varijabla naziv="DomainObject.Predmet.Referada.Prostorija.Oznaka_1">4/III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Višnja Šepelj</izvorni_sadrzaj>
    <derivirana_varijabla naziv="DomainObject.Predmet.Referada.Sudac_1">Višnja Šepelj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</izvorni_sadrzaj>
    <derivirana_varijabla naziv="DomainObject.Predmet.StrankaFormated_1">  Grad Rijeka</derivirana_varijabla>
  </DomainObject.Predmet.StrankaFormated>
  <DomainObject.Predmet.StrankaFormatedOIB>
    <izvorni_sadrzaj>  Grad Rijeka, OIB 54382731928</izvorni_sadrzaj>
    <derivirana_varijabla naziv="DomainObject.Predmet.StrankaFormatedOIB_1">  Grad Rijeka, OIB 54382731928</derivirana_varijabla>
  </DomainObject.Predmet.StrankaFormatedOIB>
  <DomainObject.Predmet.StrankaFormatedWithAdress>
    <izvorni_sadrzaj> Grad Rijeka, Korzo 16, 51000 Rijeka</izvorni_sadrzaj>
    <derivirana_varijabla naziv="DomainObject.Predmet.StrankaFormatedWithAdress_1"> Grad Rijeka, Korzo 16, 51000 Rijeka</derivirana_varijabla>
  </DomainObject.Predmet.StrankaFormatedWithAdress>
  <DomainObject.Predmet.StrankaFormatedWithAdressOIB>
    <izvorni_sadrzaj> Grad Rijeka, OIB 54382731928, Korzo 16, 51000 Rijeka</izvorni_sadrzaj>
    <derivirana_varijabla naziv="DomainObject.Predmet.StrankaFormatedWithAdressOIB_1"> Grad Rijeka, OIB 54382731928, Korzo 16, 51000 Rijeka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Grad Rijeka</item>
    </izvorni_sadrzaj>
    <derivirana_varijabla naziv="DomainObject.Predmet.StrankaListFormated_1">
      <item>Grad Rijeka</item>
    </derivirana_varijabla>
  </DomainObject.Predmet.StrankaListFormated>
  <DomainObject.Predmet.StrankaListFormatedOIB>
    <izvorni_sadrzaj>
      <item>Grad Rijeka, OIB 54382731928</item>
    </izvorni_sadrzaj>
    <derivirana_varijabla naziv="DomainObject.Predmet.StrankaListFormatedOIB_1">
      <item>Grad Rijeka, OIB 54382731928</item>
    </derivirana_varijabla>
  </DomainObject.Predmet.StrankaListFormatedOIB>
  <DomainObject.Predmet.StrankaListFormatedWithAdress>
    <izvorni_sadrzaj>
      <item>Grad Rijeka, Korzo 16, 51000 Rijeka</item>
    </izvorni_sadrzaj>
    <derivirana_varijabla naziv="DomainObject.Predmet.StrankaListFormatedWithAdress_1">
      <item>Grad Rijeka, Korzo 16, 51000 Rijeka</item>
    </derivirana_varijabla>
  </DomainObject.Predmet.StrankaListFormatedWithAdress>
  <DomainObject.Predmet.StrankaListFormatedWithAdressOIB>
    <izvorni_sadrzaj>
      <item>Grad Rijeka, OIB 54382731928, Korzo 16, 51000 Rijeka</item>
    </izvorni_sadrzaj>
    <derivirana_varijabla naziv="DomainObject.Predmet.StrankaListFormatedWithAdressOIB_1">
      <item>Grad Rijeka, OIB 54382731928, Korzo 16, 51000 Rijeka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Emina Duraković</item>
    </izvorni_sadrzaj>
    <derivirana_varijabla naziv="DomainObject.Predmet.ProtuStrankaListFormated_1">
      <item>Emina Duraković</item>
    </derivirana_varijabla>
  </DomainObject.Predmet.ProtuStrankaListFormated>
  <DomainObject.Predmet.ProtuStrankaListFormatedOIB>
    <izvorni_sadrzaj>
      <item>Emina Duraković, OIB 79347036088</item>
    </izvorni_sadrzaj>
    <derivirana_varijabla naziv="DomainObject.Predmet.ProtuStrankaListFormatedOIB_1">
      <item>Emina Duraković, OIB 79347036088</item>
    </derivirana_varijabla>
  </DomainObject.Predmet.ProtuStrankaListFormatedOIB>
  <DomainObject.Predmet.ProtuStrankaListFormatedWithAdress>
    <izvorni_sadrzaj>
      <item>Emina Duraković, Matije Gupca 5, 51000 Rijeka</item>
    </izvorni_sadrzaj>
    <derivirana_varijabla naziv="DomainObject.Predmet.ProtuStrankaListFormatedWithAdress_1">
      <item>Emina Duraković, Matije Gupca 5, 51000 Rijeka</item>
    </derivirana_varijabla>
  </DomainObject.Predmet.ProtuStrankaListFormatedWithAdress>
  <DomainObject.Predmet.ProtuStrankaListFormatedWithAdressOIB>
    <izvorni_sadrzaj>
      <item>Emina Duraković, OIB 79347036088, Matije Gupca 5, 51000 Rijeka</item>
    </izvorni_sadrzaj>
    <derivirana_varijabla naziv="DomainObject.Predmet.ProtuStrankaListFormatedWithAdressOIB_1">
      <item>Emina Duraković, OIB 79347036088, Matije Gupca 5, 51000 Rijeka</item>
    </derivirana_varijabla>
  </DomainObject.Predmet.ProtuStrankaListFormatedWithAdressOIB>
  <DomainObject.Predmet.ProtuStrankaListNazivFormated>
    <izvorni_sadrzaj>
      <item>Emina Duraković</item>
    </izvorni_sadrzaj>
    <derivirana_varijabla naziv="DomainObject.Predmet.ProtuStrankaListNazivFormated_1">
      <item>Emina Duraković</item>
    </derivirana_varijabla>
  </DomainObject.Predmet.ProtuStrankaListNazivFormated>
  <DomainObject.Predmet.ProtuStrankaListNazivFormatedOIB>
    <izvorni_sadrzaj>
      <item>Emina Duraković, OIB 79347036088</item>
    </izvorni_sadrzaj>
    <derivirana_varijabla naziv="DomainObject.Predmet.ProtuStrankaListNazivFormatedOIB_1">
      <item>Emina Duraković, OIB 79347036088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2026.</izvorni_sadrzaj>
    <derivirana_varijabla naziv="DomainObject.Datum_1">19. svibnja 2026.</derivirana_varijabla>
  </DomainObject.Datum>
  <DomainObject.PoslovniBrojDokumenta>
    <izvorni_sadrzaj>Pp-3221/2025-7</izvorni_sadrzaj>
    <derivirana_varijabla naziv="DomainObject.PoslovniBrojDokumenta_1">Pp-3221/2025-7</derivirana_varijabla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Emina Duraković</izvorni_sadrzaj>
    <derivirana_varijabla naziv="DomainObject.Predmet.ProtustrankaIDrugi_1">Emina Duraković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Emina Duraković, OIB 79347036088, Matije Gupca 5, 51000 Rijeka</izvorni_sadrzaj>
    <derivirana_varijabla naziv="DomainObject.Predmet.ProtustrankaIDrugiAdressOIB_1">Emina Duraković, OIB 79347036088, Matije Gupca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Emina Duraković</item>
      <item>Grad Rijeka</item>
    </izvorni_sadrzaj>
    <derivirana_varijabla naziv="DomainObject.Predmet.SudioniciListNaziv_1">
      <item>Emina Duraković</item>
      <item>Grad Rijeka</item>
    </derivirana_varijabla>
  </DomainObject.Predmet.SudioniciListNaziv>
  <DomainObject.Predmet.SudioniciListAdressOIB>
    <izvorni_sadrzaj>
      <item>Emina Duraković, OIB 79347036088, Matije Gupca 5,51000 Rijeka</item>
      <item>Grad Rijeka, OIB 54382731928, Korzo 16,51000 Rijeka</item>
    </izvorni_sadrzaj>
    <derivirana_varijabla naziv="DomainObject.Predmet.SudioniciListAdressOIB_1">
      <item>Emina Duraković, OIB 79347036088, Matije Gupca 5,51000 Rijeka</item>
      <item>Grad Rijeka, OIB 54382731928, Korzo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79347036088</item>
      <item>, OIB 54382731928</item>
    </izvorni_sadrzaj>
    <derivirana_varijabla naziv="DomainObject.Predmet.SudioniciListNazivOIB_1">
      <item>, OIB 79347036088</item>
      <item>, OIB 54382731928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prosinca 2025.</izvorni_sadrzaj>
    <derivirana_varijabla naziv="DomainObject.PredzadnjaOdlukaIzPredmeta.DatumDonosenjaOdluke_1">11. prosinca 2025.</derivirana_varijabla>
  </DomainObject.PredzadnjaOdlukaIzPredmeta.DatumDonosenjaOdluke>
  <DomainObject.PredzadnjaOdlukaIzPredmeta.Oznaka>
    <izvorni_sadrzaj>Pp-3221/2025-5</izvorni_sadrzaj>
    <derivirana_varijabla naziv="DomainObject.PredzadnjaOdlukaIzPredmeta.Oznaka_1">Pp-3221/2025-5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2025.</izvorni_sadrzaj>
    <derivirana_varijabla naziv="DomainObject.Predmet.DatumPocetkaProcesa_1">25.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Emina Duraković, Matije Gupca 5, 51000 Rijeka, OIB: 79347036088, rođen-a 25.08.1975., mjesto rođenja OLOVO</item>
    </izvorni_sadrzaj>
    <derivirana_varijabla naziv="DomainObject.Predmet.OkrivljenikAdresaMjestoRodjenjaList_1">
      <item>Emina Duraković, Matije Gupca 5, 51000 Rijeka, OIB: 79347036088, rođen-a 25.08.1975., mjesto rođenja OLOVO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69B9A-332F-4A7A-8E40-C84CFCBBCC1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4</properties:Pages>
  <properties:Words>1569</properties:Words>
  <properties:Characters>8368</properties:Characters>
  <properties:Lines>191</properties:Lines>
  <properties:Paragraphs>44</properties:Paragraphs>
  <properties:TotalTime>91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9944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2025-10-16T13:25:00Z</dcterms:created>
  <dc:creator>Marko Maljevac</dc:creator>
  <cp:lastModifiedBy>Valnea Car</cp:lastModifiedBy>
  <cp:lastPrinted>2026-05-19T06:20:00Z</cp:lastPrinted>
  <dcterms:modified xmlns:xsi="http://www.w3.org/2001/XMLSchema-instance" xsi:type="dcterms:W3CDTF">2026-05-19T07:56:00Z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Pp-3221/2025-7 / Odluka - Presuda - osuđujuća (Pp-3221-25_osuđujuća,_ublažena_novč.k._čl.229._st._7._ZSPC,_bez_okrivljenika,_potpis_(Emina_Duraković).docx)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